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A1C" w:rsidRPr="00D72F61" w:rsidRDefault="00161A1C" w:rsidP="00E60660">
      <w:pPr>
        <w:ind w:firstLine="1077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326A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13</w:t>
      </w:r>
    </w:p>
    <w:p w:rsidR="00161A1C" w:rsidRPr="002326A3" w:rsidRDefault="00161A1C" w:rsidP="00E60660">
      <w:pPr>
        <w:ind w:firstLine="10206"/>
        <w:rPr>
          <w:sz w:val="28"/>
          <w:szCs w:val="28"/>
        </w:rPr>
      </w:pPr>
      <w:r w:rsidRPr="002326A3">
        <w:rPr>
          <w:sz w:val="28"/>
          <w:szCs w:val="28"/>
        </w:rPr>
        <w:t>к  решению X</w:t>
      </w:r>
      <w:r w:rsidRPr="002326A3">
        <w:rPr>
          <w:sz w:val="28"/>
          <w:szCs w:val="28"/>
          <w:lang w:val="en-US"/>
        </w:rPr>
        <w:t>LI</w:t>
      </w:r>
      <w:r w:rsidRPr="002326A3">
        <w:rPr>
          <w:sz w:val="28"/>
          <w:szCs w:val="28"/>
        </w:rPr>
        <w:t>-ой сессии Совета</w:t>
      </w:r>
    </w:p>
    <w:p w:rsidR="00161A1C" w:rsidRPr="002326A3" w:rsidRDefault="00161A1C" w:rsidP="00E60660">
      <w:pPr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</w:t>
      </w:r>
      <w:r w:rsidRPr="002326A3">
        <w:rPr>
          <w:sz w:val="28"/>
          <w:szCs w:val="28"/>
        </w:rPr>
        <w:t>муниципального образования</w:t>
      </w:r>
    </w:p>
    <w:p w:rsidR="00161A1C" w:rsidRPr="002326A3" w:rsidRDefault="00161A1C" w:rsidP="00E60660">
      <w:pPr>
        <w:ind w:firstLine="10206"/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 xml:space="preserve">Выселковский район </w:t>
      </w:r>
      <w:r w:rsidRPr="002326A3">
        <w:rPr>
          <w:sz w:val="28"/>
          <w:szCs w:val="28"/>
          <w:lang w:val="en-US"/>
        </w:rPr>
        <w:t>III</w:t>
      </w:r>
      <w:r w:rsidRPr="002326A3">
        <w:rPr>
          <w:sz w:val="28"/>
          <w:szCs w:val="28"/>
        </w:rPr>
        <w:t xml:space="preserve"> созыва</w:t>
      </w:r>
    </w:p>
    <w:p w:rsidR="00161A1C" w:rsidRDefault="00161A1C" w:rsidP="00E60660">
      <w:pPr>
        <w:ind w:firstLine="10206"/>
        <w:outlineLvl w:val="0"/>
        <w:rPr>
          <w:sz w:val="28"/>
          <w:szCs w:val="28"/>
        </w:rPr>
      </w:pPr>
      <w:r w:rsidRPr="002326A3">
        <w:rPr>
          <w:sz w:val="28"/>
          <w:szCs w:val="28"/>
        </w:rPr>
        <w:t>от 17 декабря 2019 года № 1-332</w:t>
      </w:r>
    </w:p>
    <w:p w:rsidR="00161A1C" w:rsidRDefault="00161A1C" w:rsidP="00974D4B">
      <w:pPr>
        <w:rPr>
          <w:sz w:val="28"/>
          <w:szCs w:val="28"/>
        </w:rPr>
      </w:pPr>
    </w:p>
    <w:p w:rsidR="00161A1C" w:rsidRDefault="00161A1C" w:rsidP="00974D4B">
      <w:pPr>
        <w:rPr>
          <w:sz w:val="28"/>
          <w:szCs w:val="28"/>
        </w:rPr>
      </w:pPr>
    </w:p>
    <w:p w:rsidR="00161A1C" w:rsidRPr="00F306A2" w:rsidRDefault="00161A1C" w:rsidP="00F306A2">
      <w:pPr>
        <w:jc w:val="center"/>
        <w:rPr>
          <w:b/>
          <w:bCs/>
          <w:sz w:val="28"/>
          <w:szCs w:val="28"/>
        </w:rPr>
      </w:pPr>
      <w:r w:rsidRPr="00F306A2">
        <w:rPr>
          <w:b/>
          <w:bCs/>
          <w:sz w:val="28"/>
          <w:szCs w:val="28"/>
        </w:rPr>
        <w:t>Ведомственная структура расходов районного бюджета   на 2021 и 2022  годы</w:t>
      </w:r>
    </w:p>
    <w:p w:rsidR="00161A1C" w:rsidRDefault="00161A1C" w:rsidP="00974D4B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82"/>
        <w:gridCol w:w="4663"/>
        <w:gridCol w:w="851"/>
        <w:gridCol w:w="708"/>
        <w:gridCol w:w="709"/>
        <w:gridCol w:w="2126"/>
        <w:gridCol w:w="993"/>
        <w:gridCol w:w="1417"/>
        <w:gridCol w:w="1276"/>
        <w:gridCol w:w="1353"/>
      </w:tblGrid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/>
        </w:tc>
        <w:tc>
          <w:tcPr>
            <w:tcW w:w="851" w:type="dxa"/>
            <w:noWrap/>
          </w:tcPr>
          <w:p w:rsidR="00161A1C" w:rsidRPr="00E32837" w:rsidRDefault="00161A1C"/>
        </w:tc>
        <w:tc>
          <w:tcPr>
            <w:tcW w:w="708" w:type="dxa"/>
            <w:noWrap/>
          </w:tcPr>
          <w:p w:rsidR="00161A1C" w:rsidRPr="00E32837" w:rsidRDefault="00161A1C"/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/>
        </w:tc>
        <w:tc>
          <w:tcPr>
            <w:tcW w:w="1353" w:type="dxa"/>
            <w:noWrap/>
          </w:tcPr>
          <w:p w:rsidR="00161A1C" w:rsidRPr="00E32837" w:rsidRDefault="00161A1C">
            <w:r w:rsidRPr="00E32837">
              <w:t>тыс.рублей</w:t>
            </w:r>
          </w:p>
        </w:tc>
      </w:tr>
      <w:tr w:rsidR="00161A1C" w:rsidRPr="001356DF" w:rsidTr="00057ED9">
        <w:trPr>
          <w:trHeight w:val="375"/>
        </w:trPr>
        <w:tc>
          <w:tcPr>
            <w:tcW w:w="582" w:type="dxa"/>
            <w:vMerge w:val="restart"/>
            <w:noWrap/>
          </w:tcPr>
          <w:p w:rsidR="00161A1C" w:rsidRPr="00E32837" w:rsidRDefault="00161A1C" w:rsidP="001356DF">
            <w:r w:rsidRPr="00E32837">
              <w:t>№ п/п</w:t>
            </w:r>
          </w:p>
        </w:tc>
        <w:tc>
          <w:tcPr>
            <w:tcW w:w="4663" w:type="dxa"/>
            <w:vMerge w:val="restart"/>
            <w:noWrap/>
          </w:tcPr>
          <w:p w:rsidR="00161A1C" w:rsidRPr="00E32837" w:rsidRDefault="00161A1C" w:rsidP="001356DF">
            <w:r w:rsidRPr="00E32837">
              <w:t>наименование</w:t>
            </w:r>
          </w:p>
        </w:tc>
        <w:tc>
          <w:tcPr>
            <w:tcW w:w="851" w:type="dxa"/>
            <w:vMerge w:val="restart"/>
            <w:noWrap/>
          </w:tcPr>
          <w:p w:rsidR="00161A1C" w:rsidRPr="00E32837" w:rsidRDefault="00161A1C">
            <w:r w:rsidRPr="00E32837">
              <w:t>вед</w:t>
            </w:r>
          </w:p>
        </w:tc>
        <w:tc>
          <w:tcPr>
            <w:tcW w:w="708" w:type="dxa"/>
            <w:vMerge w:val="restart"/>
            <w:noWrap/>
          </w:tcPr>
          <w:p w:rsidR="00161A1C" w:rsidRPr="00E32837" w:rsidRDefault="00161A1C">
            <w:r w:rsidRPr="00E32837">
              <w:t>РЗ</w:t>
            </w:r>
          </w:p>
        </w:tc>
        <w:tc>
          <w:tcPr>
            <w:tcW w:w="709" w:type="dxa"/>
            <w:vMerge w:val="restart"/>
            <w:noWrap/>
          </w:tcPr>
          <w:p w:rsidR="00161A1C" w:rsidRPr="00E32837" w:rsidRDefault="00161A1C">
            <w:r w:rsidRPr="00E32837">
              <w:t>ПР</w:t>
            </w:r>
          </w:p>
        </w:tc>
        <w:tc>
          <w:tcPr>
            <w:tcW w:w="2126" w:type="dxa"/>
            <w:vMerge w:val="restart"/>
            <w:noWrap/>
          </w:tcPr>
          <w:p w:rsidR="00161A1C" w:rsidRPr="00E32837" w:rsidRDefault="00161A1C" w:rsidP="001356DF">
            <w:r w:rsidRPr="00E32837">
              <w:t>ЦСР</w:t>
            </w:r>
          </w:p>
        </w:tc>
        <w:tc>
          <w:tcPr>
            <w:tcW w:w="993" w:type="dxa"/>
            <w:vMerge w:val="restart"/>
            <w:noWrap/>
          </w:tcPr>
          <w:p w:rsidR="00161A1C" w:rsidRPr="00E32837" w:rsidRDefault="00161A1C">
            <w:r w:rsidRPr="00E32837">
              <w:t>ВР</w:t>
            </w:r>
          </w:p>
        </w:tc>
        <w:tc>
          <w:tcPr>
            <w:tcW w:w="2693" w:type="dxa"/>
            <w:gridSpan w:val="2"/>
            <w:noWrap/>
          </w:tcPr>
          <w:p w:rsidR="00161A1C" w:rsidRPr="00E32837" w:rsidRDefault="00161A1C" w:rsidP="001356DF">
            <w:r w:rsidRPr="00E32837">
              <w:t>2021 год</w:t>
            </w:r>
          </w:p>
        </w:tc>
        <w:tc>
          <w:tcPr>
            <w:tcW w:w="1353" w:type="dxa"/>
            <w:vMerge w:val="restart"/>
            <w:noWrap/>
          </w:tcPr>
          <w:p w:rsidR="00161A1C" w:rsidRPr="00E32837" w:rsidRDefault="00161A1C" w:rsidP="001356DF">
            <w:r w:rsidRPr="00E32837">
              <w:t>2022 год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vMerge/>
          </w:tcPr>
          <w:p w:rsidR="00161A1C" w:rsidRPr="00E32837" w:rsidRDefault="00161A1C"/>
        </w:tc>
        <w:tc>
          <w:tcPr>
            <w:tcW w:w="4663" w:type="dxa"/>
            <w:vMerge/>
          </w:tcPr>
          <w:p w:rsidR="00161A1C" w:rsidRPr="00E32837" w:rsidRDefault="00161A1C"/>
        </w:tc>
        <w:tc>
          <w:tcPr>
            <w:tcW w:w="851" w:type="dxa"/>
            <w:vMerge/>
          </w:tcPr>
          <w:p w:rsidR="00161A1C" w:rsidRPr="00E32837" w:rsidRDefault="00161A1C"/>
        </w:tc>
        <w:tc>
          <w:tcPr>
            <w:tcW w:w="708" w:type="dxa"/>
            <w:vMerge/>
          </w:tcPr>
          <w:p w:rsidR="00161A1C" w:rsidRPr="00E32837" w:rsidRDefault="00161A1C"/>
        </w:tc>
        <w:tc>
          <w:tcPr>
            <w:tcW w:w="709" w:type="dxa"/>
            <w:vMerge/>
          </w:tcPr>
          <w:p w:rsidR="00161A1C" w:rsidRPr="00E32837" w:rsidRDefault="00161A1C"/>
        </w:tc>
        <w:tc>
          <w:tcPr>
            <w:tcW w:w="2126" w:type="dxa"/>
            <w:vMerge/>
          </w:tcPr>
          <w:p w:rsidR="00161A1C" w:rsidRPr="00E32837" w:rsidRDefault="00161A1C"/>
        </w:tc>
        <w:tc>
          <w:tcPr>
            <w:tcW w:w="993" w:type="dxa"/>
            <w:vMerge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>
            <w:r w:rsidRPr="00E32837">
              <w:t>изменения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с учетом изменений</w:t>
            </w:r>
          </w:p>
        </w:tc>
        <w:tc>
          <w:tcPr>
            <w:tcW w:w="1353" w:type="dxa"/>
            <w:vMerge/>
          </w:tcPr>
          <w:p w:rsidR="00161A1C" w:rsidRPr="00E32837" w:rsidRDefault="00161A1C"/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 w:rsidP="001356DF">
            <w:r w:rsidRPr="00E32837">
              <w:t>1</w:t>
            </w: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2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3</w:t>
            </w:r>
          </w:p>
        </w:tc>
        <w:tc>
          <w:tcPr>
            <w:tcW w:w="708" w:type="dxa"/>
            <w:noWrap/>
          </w:tcPr>
          <w:p w:rsidR="00161A1C" w:rsidRPr="00E32837" w:rsidRDefault="00161A1C" w:rsidP="001356DF">
            <w:r w:rsidRPr="00E32837">
              <w:t>4</w:t>
            </w:r>
          </w:p>
        </w:tc>
        <w:tc>
          <w:tcPr>
            <w:tcW w:w="709" w:type="dxa"/>
            <w:noWrap/>
          </w:tcPr>
          <w:p w:rsidR="00161A1C" w:rsidRPr="00E32837" w:rsidRDefault="00161A1C" w:rsidP="001356DF">
            <w:r w:rsidRPr="00E32837">
              <w:t>5</w:t>
            </w:r>
          </w:p>
        </w:tc>
        <w:tc>
          <w:tcPr>
            <w:tcW w:w="2126" w:type="dxa"/>
            <w:noWrap/>
          </w:tcPr>
          <w:p w:rsidR="00161A1C" w:rsidRPr="00E32837" w:rsidRDefault="00161A1C" w:rsidP="001356DF">
            <w:r w:rsidRPr="00E32837">
              <w:t>6</w:t>
            </w:r>
          </w:p>
        </w:tc>
        <w:tc>
          <w:tcPr>
            <w:tcW w:w="993" w:type="dxa"/>
            <w:noWrap/>
          </w:tcPr>
          <w:p w:rsidR="00161A1C" w:rsidRPr="00E32837" w:rsidRDefault="00161A1C" w:rsidP="001356DF">
            <w:r w:rsidRPr="00E32837">
              <w:t>7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</w:t>
            </w:r>
          </w:p>
        </w:tc>
      </w:tr>
      <w:tr w:rsidR="00161A1C" w:rsidRPr="001356DF" w:rsidTr="00057ED9">
        <w:trPr>
          <w:trHeight w:val="52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РАСХОДЫ всего</w:t>
            </w:r>
          </w:p>
        </w:tc>
        <w:tc>
          <w:tcPr>
            <w:tcW w:w="851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2126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116408,9</w:t>
            </w:r>
          </w:p>
        </w:tc>
        <w:tc>
          <w:tcPr>
            <w:tcW w:w="1276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1224754,1</w:t>
            </w:r>
          </w:p>
        </w:tc>
        <w:tc>
          <w:tcPr>
            <w:tcW w:w="1353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1216928,6</w:t>
            </w:r>
          </w:p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>
            <w:r w:rsidRPr="00E32837">
              <w:t xml:space="preserve">  в том числе:</w:t>
            </w:r>
          </w:p>
        </w:tc>
        <w:tc>
          <w:tcPr>
            <w:tcW w:w="851" w:type="dxa"/>
            <w:noWrap/>
          </w:tcPr>
          <w:p w:rsidR="00161A1C" w:rsidRPr="00E32837" w:rsidRDefault="00161A1C"/>
        </w:tc>
        <w:tc>
          <w:tcPr>
            <w:tcW w:w="708" w:type="dxa"/>
            <w:noWrap/>
          </w:tcPr>
          <w:p w:rsidR="00161A1C" w:rsidRPr="00E32837" w:rsidRDefault="00161A1C"/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/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629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1.</w:t>
            </w:r>
          </w:p>
        </w:tc>
        <w:tc>
          <w:tcPr>
            <w:tcW w:w="4663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Администрация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902</w:t>
            </w:r>
          </w:p>
        </w:tc>
        <w:tc>
          <w:tcPr>
            <w:tcW w:w="708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2126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32083,7</w:t>
            </w:r>
          </w:p>
        </w:tc>
        <w:tc>
          <w:tcPr>
            <w:tcW w:w="1276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157642,2</w:t>
            </w:r>
          </w:p>
        </w:tc>
        <w:tc>
          <w:tcPr>
            <w:tcW w:w="1353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141944,6</w:t>
            </w:r>
          </w:p>
        </w:tc>
      </w:tr>
      <w:tr w:rsidR="00161A1C" w:rsidRPr="001356DF" w:rsidTr="00057ED9">
        <w:trPr>
          <w:trHeight w:val="28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 xml:space="preserve">Общегосударственные вопросы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7683,5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88612,2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88656,0</w:t>
            </w:r>
          </w:p>
        </w:tc>
      </w:tr>
      <w:tr w:rsidR="00161A1C" w:rsidRPr="001356DF" w:rsidTr="00057ED9">
        <w:trPr>
          <w:trHeight w:val="11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75,7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2067,0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2067,0</w:t>
            </w:r>
          </w:p>
        </w:tc>
      </w:tr>
      <w:tr w:rsidR="00161A1C" w:rsidRPr="001356DF" w:rsidTr="00057ED9">
        <w:trPr>
          <w:trHeight w:val="81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 w:rsidP="001356DF">
            <w:r w:rsidRPr="00E32837"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50 0 00 00000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75,7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2067,0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2067,0</w:t>
            </w:r>
          </w:p>
        </w:tc>
      </w:tr>
      <w:tr w:rsidR="00161A1C" w:rsidRPr="001356DF" w:rsidTr="00057ED9">
        <w:trPr>
          <w:trHeight w:val="42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Глава муниципального образования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50 1 00 00000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75,7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2067,0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2067,0</w:t>
            </w:r>
          </w:p>
        </w:tc>
      </w:tr>
      <w:tr w:rsidR="00161A1C" w:rsidRPr="001356DF" w:rsidTr="00057ED9">
        <w:trPr>
          <w:trHeight w:val="70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50 1 00 00190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75,7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2067,0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2067,0</w:t>
            </w:r>
          </w:p>
        </w:tc>
      </w:tr>
      <w:tr w:rsidR="00161A1C" w:rsidRPr="001356DF" w:rsidTr="00057ED9">
        <w:trPr>
          <w:trHeight w:val="169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50 1 00 00190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75,7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2067,0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2067,0</w:t>
            </w:r>
          </w:p>
        </w:tc>
      </w:tr>
      <w:tr w:rsidR="00161A1C" w:rsidRPr="001356DF" w:rsidTr="00057ED9">
        <w:trPr>
          <w:trHeight w:val="126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4131,6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60755,4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60755,4</w:t>
            </w:r>
          </w:p>
        </w:tc>
      </w:tr>
      <w:tr w:rsidR="00161A1C" w:rsidRPr="001356DF" w:rsidTr="00057ED9">
        <w:trPr>
          <w:trHeight w:val="45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471,8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1318,8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1318,8</w:t>
            </w:r>
          </w:p>
        </w:tc>
      </w:tr>
      <w:tr w:rsidR="00161A1C" w:rsidRPr="001356DF" w:rsidTr="00057ED9">
        <w:trPr>
          <w:trHeight w:val="60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471,8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1318,8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1318,8</w:t>
            </w:r>
          </w:p>
        </w:tc>
      </w:tr>
      <w:tr w:rsidR="00161A1C" w:rsidRPr="001356DF" w:rsidTr="00057ED9">
        <w:trPr>
          <w:trHeight w:val="6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05 1 04 00000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471,8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1318,8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1318,8</w:t>
            </w:r>
          </w:p>
        </w:tc>
      </w:tr>
      <w:tr w:rsidR="00161A1C" w:rsidRPr="001356DF" w:rsidTr="00057ED9">
        <w:trPr>
          <w:trHeight w:val="2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>
              <w:t xml:space="preserve"> </w:t>
            </w:r>
            <w:r w:rsidRPr="00E32837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05 1 04 62340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471,8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1318,8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1318,8</w:t>
            </w:r>
          </w:p>
        </w:tc>
      </w:tr>
      <w:tr w:rsidR="00161A1C" w:rsidRPr="001356DF" w:rsidTr="00057ED9">
        <w:trPr>
          <w:trHeight w:val="162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05 1 04 62340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225,8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1072,8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1072,8</w:t>
            </w:r>
          </w:p>
        </w:tc>
      </w:tr>
      <w:tr w:rsidR="00161A1C" w:rsidRPr="001356DF" w:rsidTr="00057ED9">
        <w:trPr>
          <w:trHeight w:val="6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05 1 04 62340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246,0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246,0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246,0</w:t>
            </w:r>
          </w:p>
        </w:tc>
      </w:tr>
      <w:tr w:rsidR="00161A1C" w:rsidRPr="001356DF" w:rsidTr="00057ED9">
        <w:trPr>
          <w:trHeight w:val="196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23,5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640,6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640,6</w:t>
            </w:r>
          </w:p>
        </w:tc>
      </w:tr>
      <w:tr w:rsidR="00161A1C" w:rsidRPr="001356DF" w:rsidTr="00057ED9">
        <w:trPr>
          <w:trHeight w:val="82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23,5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640,6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640,6</w:t>
            </w:r>
          </w:p>
        </w:tc>
      </w:tr>
      <w:tr w:rsidR="00161A1C" w:rsidRPr="001356DF" w:rsidTr="00057ED9">
        <w:trPr>
          <w:trHeight w:val="56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Создание жилищных условий для населения района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23,5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640,6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640,6</w:t>
            </w:r>
          </w:p>
        </w:tc>
      </w:tr>
      <w:tr w:rsidR="00161A1C" w:rsidRPr="001356DF" w:rsidTr="00057ED9">
        <w:trPr>
          <w:trHeight w:val="112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08 7 01 60870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23,5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640,6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640,6</w:t>
            </w:r>
          </w:p>
        </w:tc>
      </w:tr>
      <w:tr w:rsidR="00161A1C" w:rsidRPr="001356DF" w:rsidTr="00057ED9">
        <w:trPr>
          <w:trHeight w:val="15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08 7 01 60870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-27,8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558,6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558,6</w:t>
            </w:r>
          </w:p>
        </w:tc>
      </w:tr>
      <w:tr w:rsidR="00161A1C" w:rsidRPr="001356DF" w:rsidTr="00057ED9">
        <w:trPr>
          <w:trHeight w:val="84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08 7 01 60870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51,3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82,0</w:t>
            </w:r>
          </w:p>
        </w:tc>
      </w:tr>
      <w:tr w:rsidR="00161A1C" w:rsidRPr="001356DF" w:rsidTr="00057ED9">
        <w:trPr>
          <w:trHeight w:val="98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803,2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4041,3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4041,3</w:t>
            </w:r>
          </w:p>
        </w:tc>
      </w:tr>
      <w:tr w:rsidR="00161A1C" w:rsidRPr="001356DF" w:rsidTr="00057ED9">
        <w:trPr>
          <w:trHeight w:val="58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803,2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4041,3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4041,3</w:t>
            </w:r>
          </w:p>
        </w:tc>
      </w:tr>
      <w:tr w:rsidR="00161A1C" w:rsidRPr="001356DF" w:rsidTr="00057ED9">
        <w:trPr>
          <w:trHeight w:val="82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11 1 04 00000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803,2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4041,3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4041,3</w:t>
            </w:r>
          </w:p>
        </w:tc>
      </w:tr>
      <w:tr w:rsidR="00161A1C" w:rsidRPr="001356DF" w:rsidTr="00057ED9">
        <w:trPr>
          <w:trHeight w:val="129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11 1 04  60880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779,7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3400,5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3400,5</w:t>
            </w:r>
          </w:p>
        </w:tc>
      </w:tr>
      <w:tr w:rsidR="00161A1C" w:rsidRPr="001356DF" w:rsidTr="00057ED9">
        <w:trPr>
          <w:trHeight w:val="183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11 1 04  60880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722,5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2990,5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2990,5</w:t>
            </w:r>
          </w:p>
        </w:tc>
      </w:tr>
      <w:tr w:rsidR="00161A1C" w:rsidRPr="001356DF" w:rsidTr="00057ED9">
        <w:trPr>
          <w:trHeight w:val="60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11 1 04  60880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57,2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410,0</w:t>
            </w:r>
          </w:p>
        </w:tc>
      </w:tr>
      <w:tr w:rsidR="00161A1C" w:rsidRPr="001356DF" w:rsidTr="00057ED9">
        <w:trPr>
          <w:trHeight w:val="7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11 1 04 60900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23,5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640,8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640,8</w:t>
            </w:r>
          </w:p>
        </w:tc>
      </w:tr>
      <w:tr w:rsidR="00161A1C" w:rsidRPr="001356DF" w:rsidTr="00057ED9">
        <w:trPr>
          <w:trHeight w:val="142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11 1 04 60900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558,8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558,8</w:t>
            </w:r>
          </w:p>
        </w:tc>
      </w:tr>
      <w:tr w:rsidR="00161A1C" w:rsidRPr="001356DF" w:rsidTr="00057ED9">
        <w:trPr>
          <w:trHeight w:val="73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11 1 04 60900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82,0</w:t>
            </w:r>
          </w:p>
        </w:tc>
      </w:tr>
      <w:tr w:rsidR="00161A1C" w:rsidRPr="001356DF" w:rsidTr="00057ED9">
        <w:trPr>
          <w:trHeight w:val="17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1281,6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1281,6</w:t>
            </w:r>
          </w:p>
        </w:tc>
      </w:tr>
      <w:tr w:rsidR="00161A1C" w:rsidRPr="001356DF" w:rsidTr="00057ED9">
        <w:trPr>
          <w:trHeight w:val="44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1281,6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1281,6</w:t>
            </w:r>
          </w:p>
        </w:tc>
      </w:tr>
      <w:tr w:rsidR="00161A1C" w:rsidRPr="001356DF" w:rsidTr="00057ED9">
        <w:trPr>
          <w:trHeight w:val="7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мероприятий, поддержка сельскохозяйственного производства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1281,6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1281,6</w:t>
            </w:r>
          </w:p>
        </w:tc>
      </w:tr>
      <w:tr w:rsidR="00161A1C" w:rsidRPr="001356DF" w:rsidTr="00057ED9">
        <w:trPr>
          <w:trHeight w:val="114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13 1 01 60910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1281,6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1281,6</w:t>
            </w:r>
          </w:p>
        </w:tc>
      </w:tr>
      <w:tr w:rsidR="00161A1C" w:rsidRPr="001356DF" w:rsidTr="00057ED9">
        <w:trPr>
          <w:trHeight w:val="155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13 1 01 60910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1117,6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1117,6</w:t>
            </w:r>
          </w:p>
        </w:tc>
      </w:tr>
      <w:tr w:rsidR="00161A1C" w:rsidRPr="001356DF" w:rsidTr="00057ED9">
        <w:trPr>
          <w:trHeight w:val="87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13 1 01 60910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52,4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164,0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164,0</w:t>
            </w:r>
          </w:p>
        </w:tc>
      </w:tr>
      <w:tr w:rsidR="00161A1C" w:rsidRPr="001356DF" w:rsidTr="00057ED9">
        <w:trPr>
          <w:trHeight w:val="99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2786,1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53473,1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53473,1</w:t>
            </w:r>
          </w:p>
        </w:tc>
      </w:tr>
      <w:tr w:rsidR="00161A1C" w:rsidRPr="001356DF" w:rsidTr="00057ED9">
        <w:trPr>
          <w:trHeight w:val="82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2786,1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53473,1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53473,1</w:t>
            </w:r>
          </w:p>
        </w:tc>
      </w:tr>
      <w:tr w:rsidR="00161A1C" w:rsidRPr="001356DF" w:rsidTr="00057ED9">
        <w:trPr>
          <w:trHeight w:val="55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51 1 00 00190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1858,4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50747,6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50747,6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1808,4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49398,6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49398,6</w:t>
            </w:r>
          </w:p>
        </w:tc>
      </w:tr>
      <w:tr w:rsidR="00161A1C" w:rsidRPr="001356DF" w:rsidTr="00057ED9">
        <w:trPr>
          <w:trHeight w:val="7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1200,0</w:t>
            </w:r>
          </w:p>
        </w:tc>
      </w:tr>
      <w:tr w:rsidR="00161A1C" w:rsidRPr="001356DF" w:rsidTr="00057ED9">
        <w:trPr>
          <w:trHeight w:val="29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149,0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149,0</w:t>
            </w:r>
          </w:p>
        </w:tc>
      </w:tr>
      <w:tr w:rsidR="00161A1C" w:rsidRPr="001356DF" w:rsidTr="00057ED9">
        <w:trPr>
          <w:trHeight w:val="169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51 1 00 60070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66,0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66,0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51 1 00 60070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66,0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66,0</w:t>
            </w:r>
          </w:p>
        </w:tc>
      </w:tr>
      <w:tr w:rsidR="00161A1C" w:rsidRPr="001356DF" w:rsidTr="00057ED9">
        <w:trPr>
          <w:trHeight w:val="159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51 1 00 60890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927,7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2593,5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2593,5</w:t>
            </w:r>
          </w:p>
        </w:tc>
      </w:tr>
      <w:tr w:rsidR="00161A1C" w:rsidRPr="001356DF" w:rsidTr="00057ED9">
        <w:trPr>
          <w:trHeight w:val="120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51 1 00 60890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785,6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2347,5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2347,5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51 1 00 60890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142,1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246,0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246,0</w:t>
            </w:r>
          </w:p>
        </w:tc>
      </w:tr>
      <w:tr w:rsidR="00161A1C" w:rsidRPr="001356DF" w:rsidTr="00057ED9">
        <w:trPr>
          <w:trHeight w:val="22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51 1 00 62600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66,0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66,0</w:t>
            </w:r>
          </w:p>
        </w:tc>
      </w:tr>
      <w:tr w:rsidR="00161A1C" w:rsidRPr="001356DF" w:rsidTr="00057ED9">
        <w:trPr>
          <w:trHeight w:val="16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51 1 00 62600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66,0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66,0</w:t>
            </w:r>
          </w:p>
        </w:tc>
      </w:tr>
      <w:tr w:rsidR="00161A1C" w:rsidRPr="001356DF" w:rsidTr="00057ED9">
        <w:trPr>
          <w:trHeight w:val="26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Судебная система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95,6</w:t>
            </w:r>
          </w:p>
        </w:tc>
      </w:tr>
      <w:tr w:rsidR="00161A1C" w:rsidRPr="001356DF" w:rsidTr="00057ED9">
        <w:trPr>
          <w:trHeight w:val="2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полномочий Российской Федерации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51 7 00 00000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95,6</w:t>
            </w:r>
          </w:p>
        </w:tc>
      </w:tr>
      <w:tr w:rsidR="00161A1C" w:rsidRPr="001356DF" w:rsidTr="00057ED9">
        <w:trPr>
          <w:trHeight w:val="190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51 7 00 51200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95,6</w:t>
            </w:r>
          </w:p>
        </w:tc>
      </w:tr>
      <w:tr w:rsidR="00161A1C" w:rsidRPr="001356DF" w:rsidTr="00057ED9">
        <w:trPr>
          <w:trHeight w:val="7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51 7 00 51200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95,6</w:t>
            </w:r>
          </w:p>
        </w:tc>
      </w:tr>
      <w:tr w:rsidR="00161A1C" w:rsidRPr="001356DF" w:rsidTr="00057ED9">
        <w:trPr>
          <w:trHeight w:val="43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Резервные фонды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2000,0</w:t>
            </w:r>
          </w:p>
        </w:tc>
      </w:tr>
      <w:tr w:rsidR="00161A1C" w:rsidRPr="001356DF" w:rsidTr="00057ED9">
        <w:trPr>
          <w:trHeight w:val="68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2000,0</w:t>
            </w:r>
          </w:p>
        </w:tc>
      </w:tr>
      <w:tr w:rsidR="00161A1C" w:rsidRPr="001356DF" w:rsidTr="00057ED9">
        <w:trPr>
          <w:trHeight w:val="39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Финансовое обеспечение непредвиденных расходов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51 2 00 00000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2000,0</w:t>
            </w:r>
          </w:p>
        </w:tc>
      </w:tr>
      <w:tr w:rsidR="00161A1C" w:rsidRPr="001356DF" w:rsidTr="00057ED9">
        <w:trPr>
          <w:trHeight w:val="41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51 2 00 10490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2000,0</w:t>
            </w:r>
          </w:p>
        </w:tc>
      </w:tr>
      <w:tr w:rsidR="00161A1C" w:rsidRPr="001356DF" w:rsidTr="00057ED9">
        <w:trPr>
          <w:trHeight w:val="51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51 2 00 10490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2000,0</w:t>
            </w:r>
          </w:p>
        </w:tc>
      </w:tr>
      <w:tr w:rsidR="00161A1C" w:rsidRPr="001356DF" w:rsidTr="00057ED9">
        <w:trPr>
          <w:trHeight w:val="41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 xml:space="preserve">Другие общегосударственные вопросы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3467,6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23776,7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23738,0</w:t>
            </w:r>
          </w:p>
        </w:tc>
      </w:tr>
      <w:tr w:rsidR="00161A1C" w:rsidRPr="001356DF" w:rsidTr="00057ED9">
        <w:trPr>
          <w:trHeight w:val="47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"Развитие культуры"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139,1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139,1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58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Укрепление материально-технической базы муниципального архива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03 2 00 00000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139,1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139,1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57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Реализация мероприятий подпрограммы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03 2 01 00000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139,1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139,1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59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>
              <w:t>Реализация м</w:t>
            </w:r>
            <w:r w:rsidRPr="00E32837">
              <w:t>ероприяти</w:t>
            </w:r>
            <w:r>
              <w:t>й</w:t>
            </w:r>
            <w:r w:rsidRPr="00E32837">
              <w:t xml:space="preserve"> по формированию и содержанию муниципальных архивов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2 01 S0610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139,1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139,1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60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2 01 S0610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139,1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139,1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43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"Обеспечение безопасности населения"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-77,0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2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128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07 1 04 00000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3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 xml:space="preserve">Реализация мероприятий программы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07 1 04 10040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84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07 1 04 10040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139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07 2 00 00000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70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07 2 01 00000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3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подпрограммы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07 2 01 10050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2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07 2 01 10050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4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07 3 00 00000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00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07 3 01 00000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30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Реализация мероприятий подпрограммы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07 3 01 10260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3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07 3 01 10260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56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 xml:space="preserve">Развитие и поддержка Выселковского районного казачьего общества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07 4 00 00000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-72,0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3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07 4 01 00000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-72,0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71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07 4 01 10270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-72,0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5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07 4 01 10270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-72,0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27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09 0 00 00000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</w:tr>
      <w:tr w:rsidR="00161A1C" w:rsidRPr="001356DF" w:rsidTr="00057ED9">
        <w:trPr>
          <w:trHeight w:val="70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09 2 00 00000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09 2 01 00000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</w:tr>
      <w:tr w:rsidR="00161A1C" w:rsidRPr="001356DF" w:rsidTr="00057ED9">
        <w:trPr>
          <w:trHeight w:val="112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09 2 01 10060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</w:tr>
      <w:tr w:rsidR="00161A1C" w:rsidRPr="001356DF" w:rsidTr="00057ED9">
        <w:trPr>
          <w:trHeight w:val="83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09 2 01 10060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</w:tr>
      <w:tr w:rsidR="00161A1C" w:rsidRPr="001356DF" w:rsidTr="00057ED9">
        <w:trPr>
          <w:trHeight w:val="98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казачества в Выселковском районе"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10 0 00 00000</w:t>
            </w: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</w:tr>
      <w:tr w:rsidR="00161A1C" w:rsidRPr="001356DF" w:rsidTr="00057ED9">
        <w:trPr>
          <w:trHeight w:val="43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10 1 00 00000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</w:tr>
      <w:tr w:rsidR="00161A1C" w:rsidRPr="001356DF" w:rsidTr="00057ED9">
        <w:trPr>
          <w:trHeight w:val="61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10 1 01 00000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</w:tr>
      <w:tr w:rsidR="00161A1C" w:rsidRPr="001356DF" w:rsidTr="00057ED9">
        <w:trPr>
          <w:trHeight w:val="6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10 1 01 10170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</w:tr>
      <w:tr w:rsidR="00161A1C" w:rsidRPr="001356DF" w:rsidTr="00057ED9">
        <w:trPr>
          <w:trHeight w:val="84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10 1 01 10170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55,0</w:t>
            </w:r>
          </w:p>
        </w:tc>
      </w:tr>
      <w:tr w:rsidR="00161A1C" w:rsidRPr="001356DF" w:rsidTr="00057ED9">
        <w:trPr>
          <w:trHeight w:val="125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</w:tr>
      <w:tr w:rsidR="00161A1C" w:rsidRPr="001356DF" w:rsidTr="00057ED9">
        <w:trPr>
          <w:trHeight w:val="70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141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12 1 01 10380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69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12 1 01 10380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99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228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12 1 02 10390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4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12 1 02 10390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5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Общесистемные и обеспечивающие мероприятия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940,0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790,0</w:t>
            </w:r>
          </w:p>
        </w:tc>
      </w:tr>
      <w:tr w:rsidR="00161A1C" w:rsidRPr="001356DF" w:rsidTr="00057ED9">
        <w:trPr>
          <w:trHeight w:val="84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12 1 03 10150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940,0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790,0</w:t>
            </w:r>
          </w:p>
        </w:tc>
      </w:tr>
      <w:tr w:rsidR="00161A1C" w:rsidRPr="001356DF" w:rsidTr="00057ED9">
        <w:trPr>
          <w:trHeight w:val="10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12 1 03 10150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940,0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790,0</w:t>
            </w:r>
          </w:p>
        </w:tc>
      </w:tr>
      <w:tr w:rsidR="00161A1C" w:rsidRPr="001356DF" w:rsidTr="00057ED9">
        <w:trPr>
          <w:trHeight w:val="113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14 0 00 00000</w:t>
            </w: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60,0</w:t>
            </w:r>
          </w:p>
        </w:tc>
      </w:tr>
      <w:tr w:rsidR="00161A1C" w:rsidRPr="001356DF" w:rsidTr="00057ED9">
        <w:trPr>
          <w:trHeight w:val="31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14 1 00 00000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60,0</w:t>
            </w:r>
          </w:p>
        </w:tc>
      </w:tr>
      <w:tr w:rsidR="00161A1C" w:rsidRPr="001356DF" w:rsidTr="00057ED9">
        <w:trPr>
          <w:trHeight w:val="59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 xml:space="preserve">Мероприятия по землеустройству и землепользованию 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14 1 02 00000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60,0</w:t>
            </w:r>
          </w:p>
        </w:tc>
      </w:tr>
      <w:tr w:rsidR="00161A1C" w:rsidRPr="001356DF" w:rsidTr="00057ED9">
        <w:trPr>
          <w:trHeight w:val="112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14 1 02 10010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60,0</w:t>
            </w:r>
          </w:p>
        </w:tc>
      </w:tr>
      <w:tr w:rsidR="00161A1C" w:rsidRPr="001356DF" w:rsidTr="00057ED9">
        <w:trPr>
          <w:trHeight w:val="7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14 1 02 10010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60,0</w:t>
            </w:r>
          </w:p>
        </w:tc>
      </w:tr>
      <w:tr w:rsidR="00161A1C" w:rsidRPr="001356DF" w:rsidTr="00057ED9">
        <w:trPr>
          <w:trHeight w:val="14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15 0 00 00000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36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15 1 00 00000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6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Поддержка и распространение идей единства и межэтнического согласия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15 1 01 00000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39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15 1 01 10170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15 1 01 10170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69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2550,5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21642,6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22003,0</w:t>
            </w:r>
          </w:p>
        </w:tc>
      </w:tr>
      <w:tr w:rsidR="00161A1C" w:rsidRPr="001356DF" w:rsidTr="00057ED9">
        <w:trPr>
          <w:trHeight w:val="56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Мероприятия в рамках управления имуществом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51 3 00 00000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42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51 3 00 10010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69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51 3 00 10010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70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муниципальных функций связанных с муниципальным управлением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51 4 00 00000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</w:tr>
      <w:tr w:rsidR="00161A1C" w:rsidRPr="001356DF" w:rsidTr="00057ED9">
        <w:trPr>
          <w:trHeight w:val="61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Прочие обязательства муниципального образования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51 4 00 10020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</w:tr>
      <w:tr w:rsidR="00161A1C" w:rsidRPr="001356DF" w:rsidTr="00057ED9">
        <w:trPr>
          <w:trHeight w:val="35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51 4 00 10020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</w:tr>
      <w:tr w:rsidR="00161A1C" w:rsidRPr="001356DF" w:rsidTr="00057ED9">
        <w:trPr>
          <w:trHeight w:val="54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хозяйственного обслуживания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51 5 00 00000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2520,7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19274,1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19633,0</w:t>
            </w:r>
          </w:p>
        </w:tc>
      </w:tr>
      <w:tr w:rsidR="00161A1C" w:rsidRPr="001356DF" w:rsidTr="00057ED9">
        <w:trPr>
          <w:trHeight w:val="99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51 5 00 00590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2520,7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19274,1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19633,0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51 5 00 00590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327,0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10600,0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10600,0</w:t>
            </w:r>
          </w:p>
        </w:tc>
      </w:tr>
      <w:tr w:rsidR="00161A1C" w:rsidRPr="001356DF" w:rsidTr="00057ED9">
        <w:trPr>
          <w:trHeight w:val="4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51 5 00 00590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2163,7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8224,1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8583,0</w:t>
            </w:r>
          </w:p>
        </w:tc>
      </w:tr>
      <w:tr w:rsidR="00161A1C" w:rsidRPr="001356DF" w:rsidTr="00057ED9">
        <w:trPr>
          <w:trHeight w:val="41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51 5 00 00590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450,0</w:t>
            </w:r>
          </w:p>
        </w:tc>
      </w:tr>
      <w:tr w:rsidR="00161A1C" w:rsidRPr="001356DF" w:rsidTr="00057ED9">
        <w:trPr>
          <w:trHeight w:val="28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Муниципальный архив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51 6 00 00000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29,8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2068,5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2070,0</w:t>
            </w:r>
          </w:p>
        </w:tc>
      </w:tr>
      <w:tr w:rsidR="00161A1C" w:rsidRPr="001356DF" w:rsidTr="00057ED9">
        <w:trPr>
          <w:trHeight w:val="6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51 6 00 00590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307,9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2068,5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2070,0</w:t>
            </w:r>
          </w:p>
        </w:tc>
      </w:tr>
      <w:tr w:rsidR="00161A1C" w:rsidRPr="001356DF" w:rsidTr="00057ED9">
        <w:trPr>
          <w:trHeight w:val="169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51 6 00 00590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61,3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1673,3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1673,3</w:t>
            </w:r>
          </w:p>
        </w:tc>
      </w:tr>
      <w:tr w:rsidR="00161A1C" w:rsidRPr="001356DF" w:rsidTr="00057ED9">
        <w:trPr>
          <w:trHeight w:val="69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51 6 00 00590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248,1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381,7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381,7</w:t>
            </w:r>
          </w:p>
        </w:tc>
      </w:tr>
      <w:tr w:rsidR="00161A1C" w:rsidRPr="001356DF" w:rsidTr="00057ED9">
        <w:trPr>
          <w:trHeight w:val="2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51 6 00 00590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15,0</w:t>
            </w:r>
          </w:p>
        </w:tc>
      </w:tr>
      <w:tr w:rsidR="00161A1C" w:rsidRPr="001356DF" w:rsidTr="00057ED9">
        <w:trPr>
          <w:trHeight w:val="55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Мероприятия по формированию и содержанию муниципальных архивов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6 00 S0610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-278,1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69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6 00 S0610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-278,1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13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Национальная оборона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2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Мобилизационная подготовка экономики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33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99 0 00 00000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57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Непрограммные расходы органов местного самоуправления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99 1 00 00000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55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Мероприятия по обеспечению мобилизационной подготовки экономики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99 1 00 10030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2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99 1 00 10030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55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1327,0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8750,0</w:t>
            </w:r>
          </w:p>
        </w:tc>
      </w:tr>
      <w:tr w:rsidR="00161A1C" w:rsidRPr="001356DF" w:rsidTr="00057ED9">
        <w:trPr>
          <w:trHeight w:val="70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Защита населения и территории от чрезвычайных ситуаций и стихийных бедствий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1327,0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8750,0</w:t>
            </w:r>
          </w:p>
        </w:tc>
      </w:tr>
      <w:tr w:rsidR="00161A1C" w:rsidRPr="001356DF" w:rsidTr="00057ED9">
        <w:trPr>
          <w:trHeight w:val="99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1327,0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8750,0</w:t>
            </w:r>
          </w:p>
        </w:tc>
      </w:tr>
      <w:tr w:rsidR="00161A1C" w:rsidRPr="001356DF" w:rsidTr="00057ED9">
        <w:trPr>
          <w:trHeight w:val="14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1327,0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8750,0</w:t>
            </w:r>
          </w:p>
        </w:tc>
      </w:tr>
      <w:tr w:rsidR="00161A1C" w:rsidRPr="001356DF" w:rsidTr="00057ED9">
        <w:trPr>
          <w:trHeight w:val="40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2097,0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8794,0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8544,0</w:t>
            </w:r>
          </w:p>
        </w:tc>
      </w:tr>
      <w:tr w:rsidR="00161A1C" w:rsidRPr="001356DF" w:rsidTr="00057ED9">
        <w:trPr>
          <w:trHeight w:val="72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07 1 01 00590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2097,0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8794,0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8544,0</w:t>
            </w:r>
          </w:p>
        </w:tc>
      </w:tr>
      <w:tr w:rsidR="00161A1C" w:rsidRPr="001356DF" w:rsidTr="00057ED9">
        <w:trPr>
          <w:trHeight w:val="156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8100,0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684,0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434,0</w:t>
            </w:r>
          </w:p>
        </w:tc>
      </w:tr>
      <w:tr w:rsidR="00161A1C" w:rsidRPr="001356DF" w:rsidTr="00057ED9">
        <w:trPr>
          <w:trHeight w:val="3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Профилактика терроризма в Краснодарском крае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106,0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106,0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 xml:space="preserve">Реализация мероприятий подпрограммы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07 1 02 10040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106,0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106,0</w:t>
            </w:r>
          </w:p>
        </w:tc>
      </w:tr>
      <w:tr w:rsidR="00161A1C" w:rsidRPr="001356DF" w:rsidTr="00057ED9">
        <w:trPr>
          <w:trHeight w:val="7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07 1 02 10040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106,0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106,0</w:t>
            </w:r>
          </w:p>
        </w:tc>
      </w:tr>
      <w:tr w:rsidR="00161A1C" w:rsidRPr="001356DF" w:rsidTr="00057ED9">
        <w:trPr>
          <w:trHeight w:val="57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Мероприятия по развитию аппаратно-програмного комплекса "Безопасный город"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-770,0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44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 xml:space="preserve">Реализация мероприятий подпрограммы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07 1 03 10040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-770,0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69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07 1 03 10040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-770,0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43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Национальная экономика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756,4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8071,6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8100,9</w:t>
            </w:r>
          </w:p>
        </w:tc>
      </w:tr>
      <w:tr w:rsidR="00161A1C" w:rsidRPr="001356DF" w:rsidTr="00057ED9">
        <w:trPr>
          <w:trHeight w:val="10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Сельское хозяйство и рыболовство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1403,2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6353,2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6353,2</w:t>
            </w:r>
          </w:p>
        </w:tc>
      </w:tr>
      <w:tr w:rsidR="00161A1C" w:rsidRPr="001356DF" w:rsidTr="00057ED9">
        <w:trPr>
          <w:trHeight w:val="181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1403,2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6353,2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6353,2</w:t>
            </w:r>
          </w:p>
        </w:tc>
      </w:tr>
      <w:tr w:rsidR="00161A1C" w:rsidRPr="001356DF" w:rsidTr="00057ED9">
        <w:trPr>
          <w:trHeight w:val="27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1403,2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6353,2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6353,2</w:t>
            </w:r>
          </w:p>
        </w:tc>
      </w:tr>
      <w:tr w:rsidR="00161A1C" w:rsidRPr="001356DF" w:rsidTr="00057ED9">
        <w:trPr>
          <w:trHeight w:val="57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мероприятий, поддержка сельскохозяйственного производства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1414,2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6332,0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6332,0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13 1 01 60090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1414,2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6332,0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6332,0</w:t>
            </w:r>
          </w:p>
        </w:tc>
      </w:tr>
      <w:tr w:rsidR="00161A1C" w:rsidRPr="001356DF" w:rsidTr="00057ED9">
        <w:trPr>
          <w:trHeight w:val="14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13 1 01 60090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1414,2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6332,0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6332,0</w:t>
            </w:r>
          </w:p>
        </w:tc>
      </w:tr>
      <w:tr w:rsidR="00161A1C" w:rsidRPr="001356DF" w:rsidTr="00057ED9">
        <w:trPr>
          <w:trHeight w:val="58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-11,0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21,2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21,2</w:t>
            </w:r>
          </w:p>
        </w:tc>
      </w:tr>
      <w:tr w:rsidR="00161A1C" w:rsidRPr="001356DF" w:rsidTr="00057ED9">
        <w:trPr>
          <w:trHeight w:val="241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13 1 02  61650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-11,0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21,2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21,2</w:t>
            </w:r>
          </w:p>
        </w:tc>
      </w:tr>
      <w:tr w:rsidR="00161A1C" w:rsidRPr="001356DF" w:rsidTr="00057ED9">
        <w:trPr>
          <w:trHeight w:val="50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13 1 02  61650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-11,0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21,2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21,2</w:t>
            </w:r>
          </w:p>
        </w:tc>
      </w:tr>
      <w:tr w:rsidR="00161A1C" w:rsidRPr="001356DF" w:rsidTr="00057ED9">
        <w:trPr>
          <w:trHeight w:val="22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Дорожное хозяйство (дорожные фонды)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618,4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687,7</w:t>
            </w:r>
          </w:p>
        </w:tc>
      </w:tr>
      <w:tr w:rsidR="00161A1C" w:rsidRPr="001356DF" w:rsidTr="00057ED9">
        <w:trPr>
          <w:trHeight w:val="19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618,4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687,7</w:t>
            </w:r>
          </w:p>
        </w:tc>
      </w:tr>
      <w:tr w:rsidR="00161A1C" w:rsidRPr="001356DF" w:rsidTr="00057ED9">
        <w:trPr>
          <w:trHeight w:val="22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08 3 00 00000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618,4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687,7</w:t>
            </w:r>
          </w:p>
        </w:tc>
      </w:tr>
      <w:tr w:rsidR="00161A1C" w:rsidRPr="001356DF" w:rsidTr="00057ED9">
        <w:trPr>
          <w:trHeight w:val="2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Комплексное и устойчивое развитие дорожного хозяйства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08 3 01 00000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618,4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687,7</w:t>
            </w:r>
          </w:p>
        </w:tc>
      </w:tr>
      <w:tr w:rsidR="00161A1C" w:rsidRPr="001356DF" w:rsidTr="00057ED9">
        <w:trPr>
          <w:trHeight w:val="4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Ремонт и содержание дорог местного значения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08 3 01 10190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618,4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687,7</w:t>
            </w:r>
          </w:p>
        </w:tc>
      </w:tr>
      <w:tr w:rsidR="00161A1C" w:rsidRPr="001356DF" w:rsidTr="00057ED9">
        <w:trPr>
          <w:trHeight w:val="85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08 3 01 10190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223,2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618,4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687,7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Другие вопросы в области национальной экономики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-870,0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1060,0</w:t>
            </w:r>
          </w:p>
        </w:tc>
      </w:tr>
      <w:tr w:rsidR="00161A1C" w:rsidRPr="001356DF" w:rsidTr="00057ED9">
        <w:trPr>
          <w:trHeight w:val="169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30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7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Создание жилищных условий для населения района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9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08 7 01 10510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2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08 7 01 10510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00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09 0 00 00000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</w:tr>
      <w:tr w:rsidR="00161A1C" w:rsidRPr="001356DF" w:rsidTr="00057ED9">
        <w:trPr>
          <w:trHeight w:val="120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09 1 00 00000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</w:tr>
      <w:tr w:rsidR="00161A1C" w:rsidRPr="001356DF" w:rsidTr="00057ED9">
        <w:trPr>
          <w:trHeight w:val="98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09 1 01 00000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</w:tr>
      <w:tr w:rsidR="00161A1C" w:rsidRPr="001356DF" w:rsidTr="00057ED9">
        <w:trPr>
          <w:trHeight w:val="54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Создание условий для развития малого и среднего предпринимательства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09 1 01 10080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</w:tr>
      <w:tr w:rsidR="00161A1C" w:rsidRPr="001356DF" w:rsidTr="00057ED9">
        <w:trPr>
          <w:trHeight w:val="69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09 1 01 10080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220,0</w:t>
            </w:r>
          </w:p>
        </w:tc>
      </w:tr>
      <w:tr w:rsidR="00161A1C" w:rsidRPr="001356DF" w:rsidTr="00057ED9">
        <w:trPr>
          <w:trHeight w:val="170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14 0 00 00000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-270,0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880,0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840,0</w:t>
            </w:r>
          </w:p>
        </w:tc>
      </w:tr>
      <w:tr w:rsidR="00161A1C" w:rsidRPr="001356DF" w:rsidTr="00057ED9">
        <w:trPr>
          <w:trHeight w:val="54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14 1 00 00000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-270,0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880,0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840,0</w:t>
            </w:r>
          </w:p>
        </w:tc>
      </w:tr>
      <w:tr w:rsidR="00161A1C" w:rsidRPr="001356DF" w:rsidTr="00057ED9">
        <w:trPr>
          <w:trHeight w:val="42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 xml:space="preserve">Мероприятия по землеустройству и землепользованию 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14 1 02 00000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-270,0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880,0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840,0</w:t>
            </w:r>
          </w:p>
        </w:tc>
      </w:tr>
      <w:tr w:rsidR="00161A1C" w:rsidRPr="001356DF" w:rsidTr="00057ED9">
        <w:trPr>
          <w:trHeight w:val="42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Реализация мероприятий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14 1 02 10070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-270,0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880,0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840,0</w:t>
            </w:r>
          </w:p>
        </w:tc>
      </w:tr>
      <w:tr w:rsidR="00161A1C" w:rsidRPr="001356DF" w:rsidTr="00057ED9">
        <w:trPr>
          <w:trHeight w:val="43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14 1 02 10070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-270,0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880,0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840,0</w:t>
            </w:r>
          </w:p>
        </w:tc>
      </w:tr>
      <w:tr w:rsidR="00161A1C" w:rsidRPr="001356DF" w:rsidTr="00057ED9">
        <w:trPr>
          <w:trHeight w:val="30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Жилищно-коммунальное хозяйство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1085,0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2900,0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2700,0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Жилищное хозяйство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1200,0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1200,0</w:t>
            </w:r>
          </w:p>
        </w:tc>
      </w:tr>
      <w:tr w:rsidR="00161A1C" w:rsidRPr="001356DF" w:rsidTr="00057ED9">
        <w:trPr>
          <w:trHeight w:val="56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Развитие общественной инфраструктуры муниципального значения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1200,0</w:t>
            </w:r>
          </w:p>
        </w:tc>
      </w:tr>
      <w:tr w:rsidR="00161A1C" w:rsidRPr="001356DF" w:rsidTr="00057ED9">
        <w:trPr>
          <w:trHeight w:val="69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Содержание и обслуживание муниципального жилого фонда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1200,0</w:t>
            </w:r>
          </w:p>
        </w:tc>
      </w:tr>
      <w:tr w:rsidR="00161A1C" w:rsidRPr="001356DF" w:rsidTr="00057ED9">
        <w:trPr>
          <w:trHeight w:val="41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подпрограммы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08 1 02 10330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1200,0</w:t>
            </w:r>
          </w:p>
        </w:tc>
      </w:tr>
      <w:tr w:rsidR="00161A1C" w:rsidRPr="001356DF" w:rsidTr="00057ED9">
        <w:trPr>
          <w:trHeight w:val="69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08 1 02 10330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1200,0</w:t>
            </w:r>
          </w:p>
        </w:tc>
      </w:tr>
      <w:tr w:rsidR="00161A1C" w:rsidRPr="001356DF" w:rsidTr="00057ED9">
        <w:trPr>
          <w:trHeight w:val="43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Благоустройство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285,0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1500,0</w:t>
            </w:r>
          </w:p>
        </w:tc>
      </w:tr>
      <w:tr w:rsidR="00161A1C" w:rsidRPr="001356DF" w:rsidTr="00057ED9">
        <w:trPr>
          <w:trHeight w:val="18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285,0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1500,0</w:t>
            </w:r>
          </w:p>
        </w:tc>
      </w:tr>
      <w:tr w:rsidR="00161A1C" w:rsidRPr="001356DF" w:rsidTr="00057ED9">
        <w:trPr>
          <w:trHeight w:val="59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08 5 00 00000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285,0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1500,0</w:t>
            </w:r>
          </w:p>
        </w:tc>
      </w:tr>
      <w:tr w:rsidR="00161A1C" w:rsidRPr="001356DF" w:rsidTr="00057ED9">
        <w:trPr>
          <w:trHeight w:val="61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Организация утилизации бытовых и промышленных отходов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08 5 01 00000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285,0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1500,0</w:t>
            </w:r>
          </w:p>
        </w:tc>
      </w:tr>
      <w:tr w:rsidR="00161A1C" w:rsidRPr="001356DF" w:rsidTr="00057ED9">
        <w:trPr>
          <w:trHeight w:val="54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подпрограммы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08 5 01 10140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285,0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1500,0</w:t>
            </w:r>
          </w:p>
        </w:tc>
      </w:tr>
      <w:tr w:rsidR="00161A1C" w:rsidRPr="001356DF" w:rsidTr="00057ED9">
        <w:trPr>
          <w:trHeight w:val="69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05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08 5 01 10140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285,0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1500,0</w:t>
            </w:r>
          </w:p>
        </w:tc>
      </w:tr>
      <w:tr w:rsidR="00161A1C" w:rsidRPr="001356DF" w:rsidTr="00057ED9">
        <w:trPr>
          <w:trHeight w:val="28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Образование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4220,0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4050,0</w:t>
            </w:r>
          </w:p>
        </w:tc>
      </w:tr>
      <w:tr w:rsidR="00161A1C" w:rsidRPr="001356DF" w:rsidTr="00057ED9">
        <w:trPr>
          <w:trHeight w:val="12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 xml:space="preserve">Молодежная политика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4220,0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4050,0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56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41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отдыха, оздоровления и занятости детей и подростков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26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05 1 02 10240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71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05 1 02 10240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102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06 0 00 00000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4120,0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3950,0</w:t>
            </w:r>
          </w:p>
        </w:tc>
      </w:tr>
      <w:tr w:rsidR="00161A1C" w:rsidRPr="001356DF" w:rsidTr="00057ED9">
        <w:trPr>
          <w:trHeight w:val="17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06 1 00 00000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4120,0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3600,0</w:t>
            </w:r>
          </w:p>
        </w:tc>
      </w:tr>
      <w:tr w:rsidR="00161A1C" w:rsidRPr="001356DF" w:rsidTr="00057ED9">
        <w:trPr>
          <w:trHeight w:val="59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Повышение эффективности деятельности по реализации молодежной политики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06 1 01 00000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3290,0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2780,0</w:t>
            </w:r>
          </w:p>
        </w:tc>
      </w:tr>
      <w:tr w:rsidR="00161A1C" w:rsidRPr="001356DF" w:rsidTr="00057ED9">
        <w:trPr>
          <w:trHeight w:val="94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06 1 01 00590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3290,0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2780,0</w:t>
            </w:r>
          </w:p>
        </w:tc>
      </w:tr>
      <w:tr w:rsidR="00161A1C" w:rsidRPr="001356DF" w:rsidTr="00057ED9">
        <w:trPr>
          <w:trHeight w:val="159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06 1 01 00590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493,0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3200,0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2707,0</w:t>
            </w:r>
          </w:p>
        </w:tc>
      </w:tr>
      <w:tr w:rsidR="00161A1C" w:rsidRPr="001356DF" w:rsidTr="00057ED9">
        <w:trPr>
          <w:trHeight w:val="78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06 1 01 00590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89,0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72,0</w:t>
            </w:r>
          </w:p>
        </w:tc>
      </w:tr>
      <w:tr w:rsidR="00161A1C" w:rsidRPr="001356DF" w:rsidTr="00057ED9">
        <w:trPr>
          <w:trHeight w:val="54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06 1 01 00590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1,0</w:t>
            </w:r>
          </w:p>
        </w:tc>
      </w:tr>
      <w:tr w:rsidR="00161A1C" w:rsidRPr="001356DF" w:rsidTr="00057ED9">
        <w:trPr>
          <w:trHeight w:val="4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t xml:space="preserve"> </w:t>
            </w:r>
            <w:r w:rsidRPr="00E32837">
              <w:t>формирование здорового образа жизни у молодежи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06 1 02 00000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830,0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820,0</w:t>
            </w:r>
          </w:p>
        </w:tc>
      </w:tr>
      <w:tr w:rsidR="00161A1C" w:rsidRPr="001356DF" w:rsidTr="00057ED9">
        <w:trPr>
          <w:trHeight w:val="29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06 1 02 10230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830,0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820,0</w:t>
            </w:r>
          </w:p>
        </w:tc>
      </w:tr>
      <w:tr w:rsidR="00161A1C" w:rsidRPr="001356DF" w:rsidTr="00057ED9">
        <w:trPr>
          <w:trHeight w:val="58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06 1 02 10230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830,0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820,0</w:t>
            </w:r>
          </w:p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Здравоохранение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Амбулаторная помощь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195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58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Строительство и реконструкция объектов здравоохранения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107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08 7 03 60960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15000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8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08 7 03 60960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400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15000,0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15000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Социальная политика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5675,6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28336,4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28236,4</w:t>
            </w:r>
          </w:p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Пенсионное обеспечение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1700,0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1650,0</w:t>
            </w:r>
          </w:p>
        </w:tc>
      </w:tr>
      <w:tr w:rsidR="00161A1C" w:rsidRPr="001356DF" w:rsidTr="00057ED9">
        <w:trPr>
          <w:trHeight w:val="8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1700,0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1650,0</w:t>
            </w:r>
          </w:p>
        </w:tc>
      </w:tr>
      <w:tr w:rsidR="00161A1C" w:rsidRPr="001356DF" w:rsidTr="00057ED9">
        <w:trPr>
          <w:trHeight w:val="62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1700,0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1650,0</w:t>
            </w:r>
          </w:p>
        </w:tc>
      </w:tr>
      <w:tr w:rsidR="00161A1C" w:rsidRPr="001356DF" w:rsidTr="00057ED9">
        <w:trPr>
          <w:trHeight w:val="69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1700,0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1650,0</w:t>
            </w:r>
          </w:p>
        </w:tc>
      </w:tr>
      <w:tr w:rsidR="00161A1C" w:rsidRPr="001356DF" w:rsidTr="00057ED9">
        <w:trPr>
          <w:trHeight w:val="127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11 1 01 10100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1700,0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1650,0</w:t>
            </w:r>
          </w:p>
        </w:tc>
      </w:tr>
      <w:tr w:rsidR="00161A1C" w:rsidRPr="001356DF" w:rsidTr="00057ED9">
        <w:trPr>
          <w:trHeight w:val="58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11 1 01 10100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300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1700,0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1650,0</w:t>
            </w:r>
          </w:p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Охрана семьи и детства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5575,6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26286,4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26286,4</w:t>
            </w:r>
          </w:p>
        </w:tc>
      </w:tr>
      <w:tr w:rsidR="00161A1C" w:rsidRPr="001356DF" w:rsidTr="00057ED9">
        <w:trPr>
          <w:trHeight w:val="46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5575,6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26286,4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26286,4</w:t>
            </w:r>
          </w:p>
        </w:tc>
      </w:tr>
      <w:tr w:rsidR="00161A1C" w:rsidRPr="001356DF" w:rsidTr="00057ED9">
        <w:trPr>
          <w:trHeight w:val="74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05 1 04 00000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5575,6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26286,4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26286,4</w:t>
            </w:r>
          </w:p>
        </w:tc>
      </w:tr>
      <w:tr w:rsidR="00161A1C" w:rsidRPr="001356DF" w:rsidTr="00057ED9">
        <w:trPr>
          <w:trHeight w:val="2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05 1 04 62730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-20710,8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14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05 1 04 62730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400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-20710,8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156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04 R0820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6179,1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6179,1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6179,1</w:t>
            </w:r>
          </w:p>
        </w:tc>
      </w:tr>
      <w:tr w:rsidR="00161A1C" w:rsidRPr="001356DF" w:rsidTr="00057ED9">
        <w:trPr>
          <w:trHeight w:val="76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04 R0820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400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6179,1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6179,1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6179,1</w:t>
            </w:r>
          </w:p>
        </w:tc>
      </w:tr>
      <w:tr w:rsidR="00161A1C" w:rsidRPr="001356DF" w:rsidTr="00057ED9">
        <w:trPr>
          <w:trHeight w:val="133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04 С0820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20107,3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20107,3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20107,3</w:t>
            </w:r>
          </w:p>
        </w:tc>
      </w:tr>
      <w:tr w:rsidR="00161A1C" w:rsidRPr="001356DF" w:rsidTr="00057ED9">
        <w:trPr>
          <w:trHeight w:val="81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04 С0820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400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20107,3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20107,3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20107,3</w:t>
            </w:r>
          </w:p>
        </w:tc>
      </w:tr>
      <w:tr w:rsidR="00161A1C" w:rsidRPr="001356DF" w:rsidTr="00057ED9">
        <w:trPr>
          <w:trHeight w:val="26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Другие вопросы в области социальной политики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</w:tr>
      <w:tr w:rsidR="00161A1C" w:rsidRPr="001356DF" w:rsidTr="00057ED9">
        <w:trPr>
          <w:trHeight w:val="126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</w:tr>
      <w:tr w:rsidR="00161A1C" w:rsidRPr="001356DF" w:rsidTr="00057ED9">
        <w:trPr>
          <w:trHeight w:val="84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</w:tr>
      <w:tr w:rsidR="00161A1C" w:rsidRPr="001356DF" w:rsidTr="00057ED9">
        <w:trPr>
          <w:trHeight w:val="26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Поддержка общественных организаций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11 1 02 10230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</w:tr>
      <w:tr w:rsidR="00161A1C" w:rsidRPr="001356DF" w:rsidTr="00057ED9">
        <w:trPr>
          <w:trHeight w:val="83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11 1 02 10230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300,0</w:t>
            </w:r>
          </w:p>
        </w:tc>
      </w:tr>
      <w:tr w:rsidR="00161A1C" w:rsidRPr="001356DF" w:rsidTr="00057ED9">
        <w:trPr>
          <w:trHeight w:val="27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Физическая культура и спорт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</w:tr>
      <w:tr w:rsidR="00161A1C" w:rsidRPr="001356DF" w:rsidTr="00057ED9">
        <w:trPr>
          <w:trHeight w:val="32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 xml:space="preserve">Физическая культура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</w:tr>
      <w:tr w:rsidR="00161A1C" w:rsidRPr="001356DF" w:rsidTr="00057ED9">
        <w:trPr>
          <w:trHeight w:val="71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04 0 00 00000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</w:tr>
      <w:tr w:rsidR="00161A1C" w:rsidRPr="001356DF" w:rsidTr="00057ED9">
        <w:trPr>
          <w:trHeight w:val="37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04 1 00 00000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</w:tr>
      <w:tr w:rsidR="00161A1C" w:rsidRPr="001356DF" w:rsidTr="00057ED9">
        <w:trPr>
          <w:trHeight w:val="117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04 1 01 00000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</w:tr>
      <w:tr w:rsidR="00161A1C" w:rsidRPr="001356DF" w:rsidTr="00057ED9">
        <w:trPr>
          <w:trHeight w:val="75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04 1 01 10110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</w:tr>
      <w:tr w:rsidR="00161A1C" w:rsidRPr="001356DF" w:rsidTr="00057ED9">
        <w:trPr>
          <w:trHeight w:val="9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04 1 01 10110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900,0</w:t>
            </w:r>
          </w:p>
        </w:tc>
      </w:tr>
      <w:tr w:rsidR="00161A1C" w:rsidRPr="001356DF" w:rsidTr="00057ED9">
        <w:trPr>
          <w:trHeight w:val="26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Средства массовой информации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</w:tr>
      <w:tr w:rsidR="00161A1C" w:rsidRPr="001356DF" w:rsidTr="00057ED9">
        <w:trPr>
          <w:trHeight w:val="41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Периодическая печать и издательства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</w:tr>
      <w:tr w:rsidR="00161A1C" w:rsidRPr="001356DF" w:rsidTr="00057ED9">
        <w:trPr>
          <w:trHeight w:val="83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</w:tr>
      <w:tr w:rsidR="00161A1C" w:rsidRPr="001356DF" w:rsidTr="00057ED9">
        <w:trPr>
          <w:trHeight w:val="4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</w:tr>
      <w:tr w:rsidR="00161A1C" w:rsidRPr="001356DF" w:rsidTr="00057ED9">
        <w:trPr>
          <w:trHeight w:val="14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 xml:space="preserve">02 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</w:tr>
      <w:tr w:rsidR="00161A1C" w:rsidRPr="001356DF" w:rsidTr="00057ED9">
        <w:trPr>
          <w:trHeight w:val="15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12 1 01 10120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</w:tr>
      <w:tr w:rsidR="00161A1C" w:rsidRPr="001356DF" w:rsidTr="00057ED9">
        <w:trPr>
          <w:trHeight w:val="98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12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12 1 01 10120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500,0</w:t>
            </w:r>
          </w:p>
        </w:tc>
      </w:tr>
      <w:tr w:rsidR="00161A1C" w:rsidRPr="001356DF" w:rsidTr="00057ED9">
        <w:trPr>
          <w:trHeight w:val="54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Обслуживание государственного и муниципального долга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00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1,3</w:t>
            </w:r>
          </w:p>
        </w:tc>
      </w:tr>
      <w:tr w:rsidR="00161A1C" w:rsidRPr="001356DF" w:rsidTr="00057ED9">
        <w:trPr>
          <w:trHeight w:val="81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Обслуживание   государственного  внутреннего и муниципального долга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1,3</w:t>
            </w:r>
          </w:p>
        </w:tc>
      </w:tr>
      <w:tr w:rsidR="00161A1C" w:rsidRPr="001356DF" w:rsidTr="00057ED9">
        <w:trPr>
          <w:trHeight w:val="8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1,3</w:t>
            </w:r>
          </w:p>
        </w:tc>
      </w:tr>
      <w:tr w:rsidR="00161A1C" w:rsidRPr="001356DF" w:rsidTr="00057ED9">
        <w:trPr>
          <w:trHeight w:val="51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Управление муниципальным долгом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51 8 00 00000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1,3</w:t>
            </w:r>
          </w:p>
        </w:tc>
      </w:tr>
      <w:tr w:rsidR="00161A1C" w:rsidRPr="001356DF" w:rsidTr="00057ED9">
        <w:trPr>
          <w:trHeight w:val="63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51 8 00 10130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1,3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Обслуживание государственного (муниципального) долга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902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13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51 8 00 10130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700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1,3</w:t>
            </w:r>
          </w:p>
        </w:tc>
      </w:tr>
      <w:tr w:rsidR="00161A1C" w:rsidRPr="001356DF" w:rsidTr="00057ED9">
        <w:trPr>
          <w:trHeight w:val="621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2.</w:t>
            </w:r>
          </w:p>
        </w:tc>
        <w:tc>
          <w:tcPr>
            <w:tcW w:w="4663" w:type="dxa"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851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905</w:t>
            </w:r>
          </w:p>
        </w:tc>
        <w:tc>
          <w:tcPr>
            <w:tcW w:w="708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2126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603,0</w:t>
            </w:r>
          </w:p>
        </w:tc>
        <w:tc>
          <w:tcPr>
            <w:tcW w:w="1276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16460,0</w:t>
            </w:r>
          </w:p>
        </w:tc>
        <w:tc>
          <w:tcPr>
            <w:tcW w:w="1353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16460,0</w:t>
            </w:r>
          </w:p>
        </w:tc>
      </w:tr>
      <w:tr w:rsidR="00161A1C" w:rsidRPr="001356DF" w:rsidTr="00057ED9">
        <w:trPr>
          <w:trHeight w:val="49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 xml:space="preserve">Общегосударственные вопросы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603,0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16460,0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16460,0</w:t>
            </w:r>
          </w:p>
        </w:tc>
      </w:tr>
      <w:tr w:rsidR="00161A1C" w:rsidRPr="001356DF" w:rsidTr="00057ED9">
        <w:trPr>
          <w:trHeight w:val="113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603,0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16460,0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16460,0</w:t>
            </w:r>
          </w:p>
        </w:tc>
      </w:tr>
      <w:tr w:rsidR="00161A1C" w:rsidRPr="001356DF" w:rsidTr="00057ED9">
        <w:trPr>
          <w:trHeight w:val="40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Управление муниципальными финансами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67 0 00 00000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603,0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16460,0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16460,0</w:t>
            </w:r>
          </w:p>
        </w:tc>
      </w:tr>
      <w:tr w:rsidR="00161A1C" w:rsidRPr="001356DF" w:rsidTr="00057ED9">
        <w:trPr>
          <w:trHeight w:val="112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67 1 00 00000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603,0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16460,0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16460,0</w:t>
            </w:r>
          </w:p>
        </w:tc>
      </w:tr>
      <w:tr w:rsidR="00161A1C" w:rsidRPr="001356DF" w:rsidTr="00057ED9">
        <w:trPr>
          <w:trHeight w:val="13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67 1 00 00190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603,0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16460,0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16460,0</w:t>
            </w:r>
          </w:p>
        </w:tc>
      </w:tr>
      <w:tr w:rsidR="00161A1C" w:rsidRPr="001356DF" w:rsidTr="00057ED9">
        <w:trPr>
          <w:trHeight w:val="155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67 1 00 00190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391,0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13673,0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13673,0</w:t>
            </w:r>
          </w:p>
        </w:tc>
      </w:tr>
      <w:tr w:rsidR="00161A1C" w:rsidRPr="001356DF" w:rsidTr="00057ED9">
        <w:trPr>
          <w:trHeight w:val="60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67 1 00 00190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212,0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2755,0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2755,0</w:t>
            </w:r>
          </w:p>
        </w:tc>
      </w:tr>
      <w:tr w:rsidR="00161A1C" w:rsidRPr="001356DF" w:rsidTr="00057ED9">
        <w:trPr>
          <w:trHeight w:val="49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905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67 1 00 00190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32,0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32,0</w:t>
            </w:r>
          </w:p>
        </w:tc>
      </w:tr>
      <w:tr w:rsidR="00161A1C" w:rsidRPr="001356DF" w:rsidTr="00057ED9">
        <w:trPr>
          <w:trHeight w:val="537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3.</w:t>
            </w:r>
          </w:p>
        </w:tc>
        <w:tc>
          <w:tcPr>
            <w:tcW w:w="4663" w:type="dxa"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910</w:t>
            </w:r>
          </w:p>
        </w:tc>
        <w:tc>
          <w:tcPr>
            <w:tcW w:w="708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2126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 xml:space="preserve"> </w:t>
            </w: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-146,1</w:t>
            </w:r>
          </w:p>
        </w:tc>
        <w:tc>
          <w:tcPr>
            <w:tcW w:w="1276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1451,5</w:t>
            </w:r>
          </w:p>
        </w:tc>
        <w:tc>
          <w:tcPr>
            <w:tcW w:w="1353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1451,5</w:t>
            </w:r>
          </w:p>
        </w:tc>
      </w:tr>
      <w:tr w:rsidR="00161A1C" w:rsidRPr="001356DF" w:rsidTr="00057ED9">
        <w:trPr>
          <w:trHeight w:val="11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 xml:space="preserve">Общегосударственные вопросы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910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-146,1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1451,5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1451,5</w:t>
            </w:r>
          </w:p>
        </w:tc>
      </w:tr>
      <w:tr w:rsidR="00161A1C" w:rsidRPr="001356DF" w:rsidTr="00057ED9">
        <w:trPr>
          <w:trHeight w:val="68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910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-146,1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1451,5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1451,5</w:t>
            </w:r>
          </w:p>
        </w:tc>
      </w:tr>
      <w:tr w:rsidR="00161A1C" w:rsidRPr="001356DF" w:rsidTr="00057ED9">
        <w:trPr>
          <w:trHeight w:val="84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910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68 0 00 00000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-146,1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1451,5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1451,5</w:t>
            </w:r>
          </w:p>
        </w:tc>
      </w:tr>
      <w:tr w:rsidR="00161A1C" w:rsidRPr="001356DF" w:rsidTr="00057ED9">
        <w:trPr>
          <w:trHeight w:val="73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910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68 1 00 00000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-63,0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913,5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913,5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910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68 1 00 00190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-63,0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913,5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913,5</w:t>
            </w:r>
          </w:p>
        </w:tc>
      </w:tr>
      <w:tr w:rsidR="00161A1C" w:rsidRPr="001356DF" w:rsidTr="00057ED9">
        <w:trPr>
          <w:trHeight w:val="152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910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68 1 00 00190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-63,0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913,5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913,5</w:t>
            </w:r>
          </w:p>
        </w:tc>
      </w:tr>
      <w:tr w:rsidR="00161A1C" w:rsidRPr="001356DF" w:rsidTr="00057ED9">
        <w:trPr>
          <w:trHeight w:val="83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Контрольно-счетная палата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910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68 2 00 00000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-83,1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538,0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538,0</w:t>
            </w:r>
          </w:p>
        </w:tc>
      </w:tr>
      <w:tr w:rsidR="00161A1C" w:rsidRPr="001356DF" w:rsidTr="00057ED9">
        <w:trPr>
          <w:trHeight w:val="26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910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68 2 00 00190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-83,1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538,0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538,0</w:t>
            </w:r>
          </w:p>
        </w:tc>
      </w:tr>
      <w:tr w:rsidR="00161A1C" w:rsidRPr="001356DF" w:rsidTr="00057ED9">
        <w:trPr>
          <w:trHeight w:val="156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910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68 2 00 00190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-92,1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288,5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288,5</w:t>
            </w:r>
          </w:p>
        </w:tc>
      </w:tr>
      <w:tr w:rsidR="00161A1C" w:rsidRPr="001356DF" w:rsidTr="00057ED9">
        <w:trPr>
          <w:trHeight w:val="89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910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68 2 00 00190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9,0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249,0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249,0</w:t>
            </w:r>
          </w:p>
        </w:tc>
      </w:tr>
      <w:tr w:rsidR="00161A1C" w:rsidRPr="001356DF" w:rsidTr="00057ED9">
        <w:trPr>
          <w:trHeight w:val="25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910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06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68 2 00 00190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0,5</w:t>
            </w:r>
          </w:p>
        </w:tc>
      </w:tr>
      <w:tr w:rsidR="00161A1C" w:rsidRPr="001356DF" w:rsidTr="00057ED9">
        <w:trPr>
          <w:trHeight w:val="697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4.</w:t>
            </w:r>
          </w:p>
        </w:tc>
        <w:tc>
          <w:tcPr>
            <w:tcW w:w="4663" w:type="dxa"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925</w:t>
            </w:r>
          </w:p>
        </w:tc>
        <w:tc>
          <w:tcPr>
            <w:tcW w:w="708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2126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86214,3</w:t>
            </w:r>
          </w:p>
        </w:tc>
        <w:tc>
          <w:tcPr>
            <w:tcW w:w="1276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991537,9</w:t>
            </w:r>
          </w:p>
        </w:tc>
        <w:tc>
          <w:tcPr>
            <w:tcW w:w="1353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985015,9</w:t>
            </w:r>
          </w:p>
        </w:tc>
      </w:tr>
      <w:tr w:rsidR="00161A1C" w:rsidRPr="001356DF" w:rsidTr="00057ED9">
        <w:trPr>
          <w:trHeight w:val="4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Образование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/>
        </w:tc>
        <w:tc>
          <w:tcPr>
            <w:tcW w:w="2126" w:type="dxa"/>
          </w:tcPr>
          <w:p w:rsidR="00161A1C" w:rsidRPr="00E32837" w:rsidRDefault="00161A1C"/>
        </w:tc>
        <w:tc>
          <w:tcPr>
            <w:tcW w:w="993" w:type="dxa"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86137,3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930583,1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921881,8</w:t>
            </w:r>
          </w:p>
        </w:tc>
      </w:tr>
      <w:tr w:rsidR="00161A1C" w:rsidRPr="001356DF" w:rsidTr="00057ED9">
        <w:trPr>
          <w:trHeight w:val="48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Дошкольное образование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</w:tcPr>
          <w:p w:rsidR="00161A1C" w:rsidRPr="00E32837" w:rsidRDefault="00161A1C"/>
        </w:tc>
        <w:tc>
          <w:tcPr>
            <w:tcW w:w="993" w:type="dxa"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17432,4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296373,3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294306,6</w:t>
            </w:r>
          </w:p>
        </w:tc>
      </w:tr>
      <w:tr w:rsidR="00161A1C" w:rsidRPr="001356DF" w:rsidTr="00057ED9">
        <w:trPr>
          <w:trHeight w:val="7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17432,4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296373,3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294306,6</w:t>
            </w:r>
          </w:p>
        </w:tc>
      </w:tr>
      <w:tr w:rsidR="00161A1C" w:rsidRPr="001356DF" w:rsidTr="00057ED9">
        <w:trPr>
          <w:trHeight w:val="121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17432,4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296373,3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294306,6</w:t>
            </w:r>
          </w:p>
        </w:tc>
      </w:tr>
      <w:tr w:rsidR="00161A1C" w:rsidRPr="001356DF" w:rsidTr="00057ED9">
        <w:trPr>
          <w:trHeight w:val="161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-273803,5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778,4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778,4</w:t>
            </w:r>
          </w:p>
        </w:tc>
      </w:tr>
      <w:tr w:rsidR="00161A1C" w:rsidRPr="001356DF" w:rsidTr="00057ED9">
        <w:trPr>
          <w:trHeight w:val="94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-72600,0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4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-72600,0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54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01 1 01 10210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52,5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778,4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778,4</w:t>
            </w:r>
          </w:p>
        </w:tc>
      </w:tr>
      <w:tr w:rsidR="00161A1C" w:rsidRPr="001356DF" w:rsidTr="00057ED9">
        <w:trPr>
          <w:trHeight w:val="85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52,5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778,4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778,4</w:t>
            </w:r>
          </w:p>
        </w:tc>
      </w:tr>
      <w:tr w:rsidR="00161A1C" w:rsidRPr="001356DF" w:rsidTr="00057ED9">
        <w:trPr>
          <w:trHeight w:val="69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01 1 01 60860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-201256,0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2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-201256,0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7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291353,6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291353,6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289121,8</w:t>
            </w:r>
          </w:p>
        </w:tc>
      </w:tr>
      <w:tr w:rsidR="00161A1C" w:rsidRPr="001356DF" w:rsidTr="00057ED9">
        <w:trPr>
          <w:trHeight w:val="57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80671,0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80671,0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78439,2</w:t>
            </w:r>
          </w:p>
        </w:tc>
      </w:tr>
      <w:tr w:rsidR="00161A1C" w:rsidRPr="001356DF" w:rsidTr="00057ED9">
        <w:trPr>
          <w:trHeight w:val="86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80671,0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80671,0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78439,2</w:t>
            </w:r>
          </w:p>
        </w:tc>
      </w:tr>
      <w:tr w:rsidR="00161A1C" w:rsidRPr="001356DF" w:rsidTr="00057ED9">
        <w:trPr>
          <w:trHeight w:val="83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01 1 03 60860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210682,6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210682,6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210682,6</w:t>
            </w:r>
          </w:p>
        </w:tc>
      </w:tr>
      <w:tr w:rsidR="00161A1C" w:rsidRPr="001356DF" w:rsidTr="00057ED9">
        <w:trPr>
          <w:trHeight w:val="57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210682,6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210682,6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210682,6</w:t>
            </w:r>
          </w:p>
        </w:tc>
      </w:tr>
      <w:tr w:rsidR="00161A1C" w:rsidRPr="001356DF" w:rsidTr="00057ED9">
        <w:trPr>
          <w:trHeight w:val="88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-4359,0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68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01 1 04 10210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-111,5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70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-48,4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4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-63,1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2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E32837">
              <w:t>рабочих поселках(поселках городского типа) Краснодарского края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01 1 04 60820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-4247,5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74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01 1 04 60820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-4247,5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158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4241,3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4241,3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4406,4</w:t>
            </w:r>
          </w:p>
        </w:tc>
      </w:tr>
      <w:tr w:rsidR="00161A1C" w:rsidRPr="001356DF" w:rsidTr="00057ED9">
        <w:trPr>
          <w:trHeight w:val="36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01 1 07 10210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111,5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111,5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111,5</w:t>
            </w:r>
          </w:p>
        </w:tc>
      </w:tr>
      <w:tr w:rsidR="00161A1C" w:rsidRPr="001356DF" w:rsidTr="00057ED9">
        <w:trPr>
          <w:trHeight w:val="64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30,0</w:t>
            </w:r>
          </w:p>
        </w:tc>
      </w:tr>
      <w:tr w:rsidR="00161A1C" w:rsidRPr="001356DF" w:rsidTr="00057ED9">
        <w:trPr>
          <w:trHeight w:val="51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81,5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81,5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81,5</w:t>
            </w:r>
          </w:p>
        </w:tc>
      </w:tr>
      <w:tr w:rsidR="00161A1C" w:rsidRPr="001356DF" w:rsidTr="00057ED9">
        <w:trPr>
          <w:trHeight w:val="4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E32837">
              <w:t>рабочих поселках(поселках городского типа) Краснодарского края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01 1 07 60820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4129,8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4129,8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4294,9</w:t>
            </w:r>
          </w:p>
        </w:tc>
      </w:tr>
      <w:tr w:rsidR="00161A1C" w:rsidRPr="001356DF" w:rsidTr="00057ED9">
        <w:trPr>
          <w:trHeight w:val="56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01 1 07 60820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4129,8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4129,8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4294,9</w:t>
            </w:r>
          </w:p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Общее образование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50986,6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425205,0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418749,9</w:t>
            </w:r>
          </w:p>
        </w:tc>
      </w:tr>
      <w:tr w:rsidR="00161A1C" w:rsidRPr="001356DF" w:rsidTr="00057ED9">
        <w:trPr>
          <w:trHeight w:val="11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50928,7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425035,0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418589,9</w:t>
            </w:r>
          </w:p>
        </w:tc>
      </w:tr>
      <w:tr w:rsidR="00161A1C" w:rsidRPr="001356DF" w:rsidTr="00057ED9">
        <w:trPr>
          <w:trHeight w:val="11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49324,3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425035,0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418589,9</w:t>
            </w:r>
          </w:p>
        </w:tc>
      </w:tr>
      <w:tr w:rsidR="00161A1C" w:rsidRPr="001356DF" w:rsidTr="00057ED9">
        <w:trPr>
          <w:trHeight w:val="137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8682,5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8682,5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3187,5</w:t>
            </w:r>
          </w:p>
        </w:tc>
      </w:tr>
      <w:tr w:rsidR="00161A1C" w:rsidRPr="001356DF" w:rsidTr="00057ED9">
        <w:trPr>
          <w:trHeight w:val="54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01 1 01 10210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387,5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387,5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387,5</w:t>
            </w:r>
          </w:p>
        </w:tc>
      </w:tr>
      <w:tr w:rsidR="00161A1C" w:rsidRPr="001356DF" w:rsidTr="00057ED9">
        <w:trPr>
          <w:trHeight w:val="70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387,5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387,5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387,5</w:t>
            </w:r>
          </w:p>
        </w:tc>
      </w:tr>
      <w:tr w:rsidR="00161A1C" w:rsidRPr="001356DF" w:rsidTr="00057ED9">
        <w:trPr>
          <w:trHeight w:val="84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S0600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8295,0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8295,0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2800,0</w:t>
            </w:r>
          </w:p>
        </w:tc>
      </w:tr>
      <w:tr w:rsidR="00161A1C" w:rsidRPr="001356DF" w:rsidTr="00057ED9">
        <w:trPr>
          <w:trHeight w:val="98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S0600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8295,0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8295,0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2800,0</w:t>
            </w:r>
          </w:p>
        </w:tc>
      </w:tr>
      <w:tr w:rsidR="00161A1C" w:rsidRPr="001356DF" w:rsidTr="00057ED9">
        <w:trPr>
          <w:trHeight w:val="4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Повышение инженерно-технической защищенности социально значимых объектов на территории Выселковского района, а также информационно пропагандическое сопровождение антитеррорестической деятельности на территории района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-368301,7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423,6</w:t>
            </w:r>
          </w:p>
        </w:tc>
      </w:tr>
      <w:tr w:rsidR="00161A1C" w:rsidRPr="001356DF" w:rsidTr="00057ED9">
        <w:trPr>
          <w:trHeight w:val="17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-66949,4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-17,7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8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-66931,7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01 1 02 10210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-11642,6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21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9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-11242,6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80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01 1 02 62500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-1352,2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12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01 1 02 62500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-1352,2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09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01 1 02 60860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-286897,4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28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-5670,0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60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-130,0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-281097,4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48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01 1 02 62370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-1460,1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1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01 1 02 62370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-1460,1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68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S2470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/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423,6</w:t>
            </w:r>
          </w:p>
        </w:tc>
      </w:tr>
      <w:tr w:rsidR="00161A1C" w:rsidRPr="001356DF" w:rsidTr="00057ED9">
        <w:trPr>
          <w:trHeight w:val="84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02 S2470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/>
        </w:tc>
        <w:tc>
          <w:tcPr>
            <w:tcW w:w="1276" w:type="dxa"/>
            <w:noWrap/>
          </w:tcPr>
          <w:p w:rsidR="00161A1C" w:rsidRPr="00E32837" w:rsidRDefault="00161A1C"/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423,6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393375,6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394980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393336,1</w:t>
            </w:r>
          </w:p>
        </w:tc>
      </w:tr>
      <w:tr w:rsidR="00161A1C" w:rsidRPr="001356DF" w:rsidTr="00057ED9">
        <w:trPr>
          <w:trHeight w:val="8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78410,2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80014,6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78370,7</w:t>
            </w:r>
          </w:p>
        </w:tc>
      </w:tr>
      <w:tr w:rsidR="00161A1C" w:rsidRPr="001356DF" w:rsidTr="00057ED9">
        <w:trPr>
          <w:trHeight w:val="80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366,7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366,7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366,7</w:t>
            </w:r>
          </w:p>
        </w:tc>
      </w:tr>
      <w:tr w:rsidR="00161A1C" w:rsidRPr="001356DF" w:rsidTr="00057ED9">
        <w:trPr>
          <w:trHeight w:val="81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78043,5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79647,9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78004,0</w:t>
            </w:r>
          </w:p>
        </w:tc>
      </w:tr>
      <w:tr w:rsidR="00161A1C" w:rsidRPr="001356DF" w:rsidTr="00057ED9">
        <w:trPr>
          <w:trHeight w:val="120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01 1 03 60860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314965,4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314965,4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314965,4</w:t>
            </w:r>
          </w:p>
        </w:tc>
      </w:tr>
      <w:tr w:rsidR="00161A1C" w:rsidRPr="001356DF" w:rsidTr="00057ED9">
        <w:trPr>
          <w:trHeight w:val="159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6384,7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6384,7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6384,7</w:t>
            </w:r>
          </w:p>
        </w:tc>
      </w:tr>
      <w:tr w:rsidR="00161A1C" w:rsidRPr="001356DF" w:rsidTr="00057ED9">
        <w:trPr>
          <w:trHeight w:val="63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124,8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124,8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124,8</w:t>
            </w:r>
          </w:p>
        </w:tc>
      </w:tr>
      <w:tr w:rsidR="00161A1C" w:rsidRPr="001356DF" w:rsidTr="00057ED9">
        <w:trPr>
          <w:trHeight w:val="65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308455,9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308455,9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308455,9</w:t>
            </w:r>
          </w:p>
        </w:tc>
      </w:tr>
      <w:tr w:rsidR="00161A1C" w:rsidRPr="001356DF" w:rsidTr="00057ED9">
        <w:trPr>
          <w:trHeight w:val="94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-5604,6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5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01 1 04 10210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61,5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11,5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41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297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E32837">
              <w:t>рабочих поселках(поселках городского типа) Краснодарского края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01 1 04 60820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-5666,1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50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01 1 04 60820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62,3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83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01 1 04 60820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-5601,3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73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Реализация мер по социальной поддержке отдельных категорий обучающихся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01 1 05 00000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11264,8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11364,8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11419,0</w:t>
            </w:r>
          </w:p>
        </w:tc>
      </w:tr>
      <w:tr w:rsidR="00161A1C" w:rsidRPr="001356DF" w:rsidTr="00057ED9">
        <w:trPr>
          <w:trHeight w:val="23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01 1 05 10210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9900,0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10000,0</w:t>
            </w:r>
          </w:p>
        </w:tc>
      </w:tr>
      <w:tr w:rsidR="00161A1C" w:rsidRPr="001356DF" w:rsidTr="00057ED9">
        <w:trPr>
          <w:trHeight w:val="80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01 1 05 10210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01 1 05 10210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10000,0</w:t>
            </w:r>
          </w:p>
        </w:tc>
      </w:tr>
      <w:tr w:rsidR="00161A1C" w:rsidRPr="001356DF" w:rsidTr="00057ED9">
        <w:trPr>
          <w:trHeight w:val="113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01 1 05 62370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1364,8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1364,8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1419,0</w:t>
            </w:r>
          </w:p>
        </w:tc>
      </w:tr>
      <w:tr w:rsidR="00161A1C" w:rsidRPr="001356DF" w:rsidTr="00057ED9">
        <w:trPr>
          <w:trHeight w:val="58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01 1 05 62370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1364,8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1364,8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1419,0</w:t>
            </w:r>
          </w:p>
        </w:tc>
      </w:tr>
      <w:tr w:rsidR="00161A1C" w:rsidRPr="001356DF" w:rsidTr="00057ED9">
        <w:trPr>
          <w:trHeight w:val="74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01 1 06 00000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1946,3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1946,3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1946,3</w:t>
            </w:r>
          </w:p>
        </w:tc>
      </w:tr>
      <w:tr w:rsidR="00161A1C" w:rsidRPr="001356DF" w:rsidTr="00057ED9">
        <w:trPr>
          <w:trHeight w:val="61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01 1 06 10210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69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01 1 06 10210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142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01 1 06 62500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1846,3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1846,3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1846,3</w:t>
            </w:r>
          </w:p>
        </w:tc>
      </w:tr>
      <w:tr w:rsidR="00161A1C" w:rsidRPr="001356DF" w:rsidTr="00057ED9">
        <w:trPr>
          <w:trHeight w:val="88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01 1 06 62500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1846,3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1846,3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1846,3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5563,5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5563,5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5782,4</w:t>
            </w:r>
          </w:p>
        </w:tc>
      </w:tr>
      <w:tr w:rsidR="00161A1C" w:rsidRPr="001356DF" w:rsidTr="00057ED9">
        <w:trPr>
          <w:trHeight w:val="12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01 1 07 10210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88,5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88,5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88,5</w:t>
            </w:r>
          </w:p>
        </w:tc>
      </w:tr>
      <w:tr w:rsidR="00161A1C" w:rsidRPr="001356DF" w:rsidTr="00057ED9">
        <w:trPr>
          <w:trHeight w:val="70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88,5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88,5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88,5</w:t>
            </w:r>
          </w:p>
        </w:tc>
      </w:tr>
      <w:tr w:rsidR="00161A1C" w:rsidRPr="001356DF" w:rsidTr="00057ED9">
        <w:trPr>
          <w:trHeight w:val="255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E32837">
              <w:t>рабочих поселках(поселках городского типа) Краснодарского края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01 1 07 60820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5475,0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5475,0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5693,9</w:t>
            </w:r>
          </w:p>
        </w:tc>
      </w:tr>
      <w:tr w:rsidR="00161A1C" w:rsidRPr="001356DF" w:rsidTr="00057ED9">
        <w:trPr>
          <w:trHeight w:val="178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01 1 07 60820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110,0</w:t>
            </w:r>
          </w:p>
        </w:tc>
      </w:tr>
      <w:tr w:rsidR="00161A1C" w:rsidRPr="001356DF" w:rsidTr="00057ED9">
        <w:trPr>
          <w:trHeight w:val="98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01 1 07 60820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5375,0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5375,0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5583,9</w:t>
            </w:r>
          </w:p>
        </w:tc>
      </w:tr>
      <w:tr w:rsidR="00161A1C" w:rsidRPr="001356DF" w:rsidTr="00057ED9">
        <w:trPr>
          <w:trHeight w:val="49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Федеральный проект "Современная школа"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E1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2397,9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2397,9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2395,0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E1 51690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2397,9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2397,9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2395,0</w:t>
            </w:r>
          </w:p>
        </w:tc>
      </w:tr>
      <w:tr w:rsidR="00161A1C" w:rsidRPr="001356DF" w:rsidTr="00057ED9">
        <w:trPr>
          <w:trHeight w:val="56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E1 51690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2397,9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2397,9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2395,0</w:t>
            </w:r>
          </w:p>
        </w:tc>
      </w:tr>
      <w:tr w:rsidR="00161A1C" w:rsidRPr="001356DF" w:rsidTr="00057ED9">
        <w:trPr>
          <w:trHeight w:val="57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57,9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110,0</w:t>
            </w:r>
          </w:p>
        </w:tc>
      </w:tr>
      <w:tr w:rsidR="00161A1C" w:rsidRPr="001356DF" w:rsidTr="00057ED9">
        <w:trPr>
          <w:trHeight w:val="30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57,9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110,0</w:t>
            </w:r>
          </w:p>
        </w:tc>
      </w:tr>
      <w:tr w:rsidR="00161A1C" w:rsidRPr="001356DF" w:rsidTr="00057ED9">
        <w:trPr>
          <w:trHeight w:val="59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Организация и проведение социально-значимых мероприятий для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57,9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110,0</w:t>
            </w:r>
          </w:p>
        </w:tc>
      </w:tr>
      <w:tr w:rsidR="00161A1C" w:rsidRPr="001356DF" w:rsidTr="00057ED9">
        <w:trPr>
          <w:trHeight w:val="68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05 1 03 10240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57,9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110,0</w:t>
            </w:r>
          </w:p>
        </w:tc>
      </w:tr>
      <w:tr w:rsidR="00161A1C" w:rsidRPr="001356DF" w:rsidTr="00057ED9">
        <w:trPr>
          <w:trHeight w:val="42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05 1 03 10240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57,9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110,0</w:t>
            </w:r>
          </w:p>
        </w:tc>
      </w:tr>
      <w:tr w:rsidR="00161A1C" w:rsidRPr="001356DF" w:rsidTr="00057ED9">
        <w:trPr>
          <w:trHeight w:val="171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4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08 4 00 00000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безопасного участия детей в дорожном движении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08 4 01 00000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6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 xml:space="preserve">Повышение безопасности дорожного движения 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08 4 01 10200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02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08 4 01 10200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/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42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Дополнительное образование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10042,8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126955,1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126973,5</w:t>
            </w:r>
          </w:p>
        </w:tc>
      </w:tr>
      <w:tr w:rsidR="00161A1C" w:rsidRPr="001356DF" w:rsidTr="00057ED9">
        <w:trPr>
          <w:trHeight w:val="90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10242,8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126955,1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126973,5</w:t>
            </w:r>
          </w:p>
        </w:tc>
      </w:tr>
      <w:tr w:rsidR="00161A1C" w:rsidRPr="001356DF" w:rsidTr="00057ED9">
        <w:trPr>
          <w:trHeight w:val="103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10492,8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126955,1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126973,5</w:t>
            </w:r>
          </w:p>
        </w:tc>
      </w:tr>
      <w:tr w:rsidR="00161A1C" w:rsidRPr="001356DF" w:rsidTr="00057ED9">
        <w:trPr>
          <w:trHeight w:val="86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110061,1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126061,1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126061,8</w:t>
            </w:r>
          </w:p>
        </w:tc>
      </w:tr>
      <w:tr w:rsidR="00161A1C" w:rsidRPr="001356DF" w:rsidTr="00057ED9">
        <w:trPr>
          <w:trHeight w:val="85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110061,1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126061,1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126061,8</w:t>
            </w:r>
          </w:p>
        </w:tc>
      </w:tr>
      <w:tr w:rsidR="00161A1C" w:rsidRPr="001356DF" w:rsidTr="00057ED9">
        <w:trPr>
          <w:trHeight w:val="83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110061,1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126061,1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126061,8</w:t>
            </w:r>
          </w:p>
        </w:tc>
      </w:tr>
      <w:tr w:rsidR="00161A1C" w:rsidRPr="001356DF" w:rsidTr="00057ED9">
        <w:trPr>
          <w:trHeight w:val="83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-262,3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200,0</w:t>
            </w:r>
          </w:p>
        </w:tc>
      </w:tr>
      <w:tr w:rsidR="00161A1C" w:rsidRPr="001356DF" w:rsidTr="00057ED9">
        <w:trPr>
          <w:trHeight w:val="44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01 1 04 10210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200,0</w:t>
            </w:r>
          </w:p>
        </w:tc>
      </w:tr>
      <w:tr w:rsidR="00161A1C" w:rsidRPr="001356DF" w:rsidTr="00057ED9">
        <w:trPr>
          <w:trHeight w:val="43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01 1 04 10210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200,0</w:t>
            </w:r>
          </w:p>
        </w:tc>
      </w:tr>
      <w:tr w:rsidR="00161A1C" w:rsidRPr="001356DF" w:rsidTr="00057ED9">
        <w:trPr>
          <w:trHeight w:val="183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E32837">
              <w:t>рабочих поселках(поселках городского типа) Краснодарского края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01 1 04 60820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-462,3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9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01 1 04 60820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-462,3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54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Реализация мер по социальной поддержке отдельных категорий обучающихся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01 1 05 00000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-100000,0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01 1 05 00590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-100000,0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3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01 1 05 00590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-100000,0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98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694,0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694,0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711,7</w:t>
            </w:r>
          </w:p>
        </w:tc>
      </w:tr>
      <w:tr w:rsidR="00161A1C" w:rsidRPr="001356DF" w:rsidTr="00057ED9">
        <w:trPr>
          <w:trHeight w:val="2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E32837">
              <w:t>рабочих поселках(поселках городского типа) Краснодарского края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01 1 07 60820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444,0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444,0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461,7</w:t>
            </w:r>
          </w:p>
        </w:tc>
      </w:tr>
      <w:tr w:rsidR="00161A1C" w:rsidRPr="001356DF" w:rsidTr="00057ED9">
        <w:trPr>
          <w:trHeight w:val="43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01 1 07 60820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444,0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444,0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461,7</w:t>
            </w:r>
          </w:p>
        </w:tc>
      </w:tr>
      <w:tr w:rsidR="00161A1C" w:rsidRPr="001356DF" w:rsidTr="00057ED9">
        <w:trPr>
          <w:trHeight w:val="214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01 1 07 60740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250,0</w:t>
            </w:r>
          </w:p>
        </w:tc>
      </w:tr>
      <w:tr w:rsidR="00161A1C" w:rsidRPr="001356DF" w:rsidTr="00057ED9">
        <w:trPr>
          <w:trHeight w:val="23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01 1 07 60740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250,0</w:t>
            </w:r>
          </w:p>
        </w:tc>
      </w:tr>
      <w:tr w:rsidR="00161A1C" w:rsidRPr="001356DF" w:rsidTr="00057ED9">
        <w:trPr>
          <w:trHeight w:val="3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25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 xml:space="preserve">Содействие развитию физической культуры и массового спорта 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27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01 2 02 60740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57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01 2 02 60740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23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04 0 00 00000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04 1 00 00000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1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04 1 01 00000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7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04 1 01 10360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22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04 1 01 10360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2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 xml:space="preserve">Молодежная политика 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-1610,5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1953,1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1953,1</w:t>
            </w:r>
          </w:p>
        </w:tc>
      </w:tr>
      <w:tr w:rsidR="00161A1C" w:rsidRPr="001356DF" w:rsidTr="00057ED9">
        <w:trPr>
          <w:trHeight w:val="65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-1610,5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1953,1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1953,1</w:t>
            </w:r>
          </w:p>
        </w:tc>
      </w:tr>
      <w:tr w:rsidR="00161A1C" w:rsidRPr="001356DF" w:rsidTr="00057ED9">
        <w:trPr>
          <w:trHeight w:val="54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-1610,5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1953,1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1953,1</w:t>
            </w:r>
          </w:p>
        </w:tc>
      </w:tr>
      <w:tr w:rsidR="00161A1C" w:rsidRPr="001356DF" w:rsidTr="00057ED9">
        <w:trPr>
          <w:trHeight w:val="53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отдыха, оздоровления и занятости детей и подростков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-1610,5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1953,1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1953,1</w:t>
            </w:r>
          </w:p>
        </w:tc>
      </w:tr>
      <w:tr w:rsidR="00161A1C" w:rsidRPr="001356DF" w:rsidTr="00057ED9">
        <w:trPr>
          <w:trHeight w:val="93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05 1 02 10240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>
              <w:t>204,4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>
              <w:t>1918</w:t>
            </w:r>
            <w:r w:rsidRPr="00E32837">
              <w:t>,</w:t>
            </w:r>
            <w:r>
              <w:t>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</w:t>
            </w:r>
            <w:r>
              <w:t>918</w:t>
            </w:r>
            <w:r w:rsidRPr="00E32837">
              <w:t>,</w:t>
            </w:r>
            <w:r>
              <w:t>5</w:t>
            </w:r>
          </w:p>
        </w:tc>
      </w:tr>
      <w:tr w:rsidR="00161A1C" w:rsidRPr="001356DF" w:rsidTr="00057ED9">
        <w:trPr>
          <w:trHeight w:val="7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05 1 02 10240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>
              <w:t>654,9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</w:t>
            </w:r>
            <w:r>
              <w:t>918</w:t>
            </w:r>
            <w:r w:rsidRPr="00E32837">
              <w:t>,</w:t>
            </w:r>
            <w:r>
              <w:t>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</w:t>
            </w:r>
            <w:r>
              <w:t>918</w:t>
            </w:r>
            <w:r w:rsidRPr="00E32837">
              <w:t>,</w:t>
            </w:r>
            <w:r>
              <w:t>5</w:t>
            </w:r>
          </w:p>
        </w:tc>
      </w:tr>
      <w:tr w:rsidR="00161A1C" w:rsidRPr="001356DF" w:rsidTr="00057ED9">
        <w:trPr>
          <w:trHeight w:val="85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05 1 02 10240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-450,5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5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05 1 02 60840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34,6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34,6</w:t>
            </w:r>
          </w:p>
        </w:tc>
      </w:tr>
      <w:tr w:rsidR="00161A1C" w:rsidRPr="001356DF" w:rsidTr="00057ED9">
        <w:trPr>
          <w:trHeight w:val="87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05 1 02 60840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34,6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34,6</w:t>
            </w:r>
          </w:p>
        </w:tc>
      </w:tr>
      <w:tr w:rsidR="00161A1C" w:rsidRPr="001356DF" w:rsidTr="00057ED9">
        <w:trPr>
          <w:trHeight w:val="5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S0590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</w:t>
            </w:r>
            <w:r>
              <w:t>816</w:t>
            </w:r>
            <w:r w:rsidRPr="00E32837">
              <w:t>,</w:t>
            </w:r>
            <w:r>
              <w:t>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>
              <w:t>0</w:t>
            </w:r>
            <w:r w:rsidRPr="00E32837">
              <w:t>,</w:t>
            </w:r>
            <w:r>
              <w:t>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>
              <w:t>0,0</w:t>
            </w:r>
          </w:p>
        </w:tc>
      </w:tr>
      <w:tr w:rsidR="00161A1C" w:rsidRPr="001356DF" w:rsidTr="00057ED9">
        <w:trPr>
          <w:trHeight w:val="7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S0590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</w:t>
            </w:r>
            <w:r>
              <w:t>816</w:t>
            </w:r>
            <w:r w:rsidRPr="00E32837">
              <w:t>,</w:t>
            </w:r>
            <w:r>
              <w:t>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>
              <w:t>0</w:t>
            </w:r>
            <w:r w:rsidRPr="00E32837">
              <w:t>,</w:t>
            </w:r>
            <w:r>
              <w:t>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>
              <w:t>0</w:t>
            </w:r>
            <w:r w:rsidRPr="00E32837">
              <w:t>,</w:t>
            </w:r>
            <w:r>
              <w:t>0</w:t>
            </w:r>
          </w:p>
        </w:tc>
      </w:tr>
      <w:tr w:rsidR="00161A1C" w:rsidRPr="001356DF" w:rsidTr="00057ED9">
        <w:trPr>
          <w:trHeight w:val="1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Другие вопросы в области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9286,0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80096,6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79898,7</w:t>
            </w:r>
          </w:p>
        </w:tc>
      </w:tr>
      <w:tr w:rsidR="00161A1C" w:rsidRPr="001356DF" w:rsidTr="00057ED9">
        <w:trPr>
          <w:trHeight w:val="66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9381,5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79064,5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78966,6</w:t>
            </w:r>
          </w:p>
        </w:tc>
      </w:tr>
      <w:tr w:rsidR="00161A1C" w:rsidRPr="001356DF" w:rsidTr="00057ED9">
        <w:trPr>
          <w:trHeight w:val="114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79064,5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79064,5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78966,6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деятельности управления образования администрации муниципального образования Выселковский район и подведомственных ему муниципальных казенных учреждений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79064,5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79064,5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78966,6</w:t>
            </w:r>
          </w:p>
        </w:tc>
      </w:tr>
      <w:tr w:rsidR="00161A1C" w:rsidRPr="001356DF" w:rsidTr="00057ED9">
        <w:trPr>
          <w:trHeight w:val="41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01 1 08 00190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4200,0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4200,0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4100,0</w:t>
            </w:r>
          </w:p>
        </w:tc>
      </w:tr>
      <w:tr w:rsidR="00161A1C" w:rsidRPr="001356DF" w:rsidTr="00057ED9">
        <w:trPr>
          <w:trHeight w:val="9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4189,1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4189,1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4089,1</w:t>
            </w:r>
          </w:p>
        </w:tc>
      </w:tr>
      <w:tr w:rsidR="00161A1C" w:rsidRPr="001356DF" w:rsidTr="00057ED9">
        <w:trPr>
          <w:trHeight w:val="59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0,9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0,9</w:t>
            </w:r>
          </w:p>
        </w:tc>
      </w:tr>
      <w:tr w:rsidR="00161A1C" w:rsidRPr="001356DF" w:rsidTr="00057ED9">
        <w:trPr>
          <w:trHeight w:val="18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10,0</w:t>
            </w:r>
          </w:p>
        </w:tc>
      </w:tr>
      <w:tr w:rsidR="00161A1C" w:rsidRPr="001356DF" w:rsidTr="00057ED9">
        <w:trPr>
          <w:trHeight w:val="99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66979,8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66979,8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66981,9</w:t>
            </w:r>
          </w:p>
        </w:tc>
      </w:tr>
      <w:tr w:rsidR="00161A1C" w:rsidRPr="001356DF" w:rsidTr="00057ED9">
        <w:trPr>
          <w:trHeight w:val="116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63637,0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63637,0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63637,0</w:t>
            </w:r>
          </w:p>
        </w:tc>
      </w:tr>
      <w:tr w:rsidR="00161A1C" w:rsidRPr="001356DF" w:rsidTr="00057ED9">
        <w:trPr>
          <w:trHeight w:val="49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3292,1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3292,1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3294,2</w:t>
            </w:r>
          </w:p>
        </w:tc>
      </w:tr>
      <w:tr w:rsidR="00161A1C" w:rsidRPr="001356DF" w:rsidTr="00057ED9">
        <w:trPr>
          <w:trHeight w:val="6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50,7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50,7</w:t>
            </w:r>
          </w:p>
        </w:tc>
      </w:tr>
      <w:tr w:rsidR="00161A1C" w:rsidRPr="001356DF" w:rsidTr="00057ED9">
        <w:trPr>
          <w:trHeight w:val="109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01 1 08 60860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7884,7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7884,7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7884,7</w:t>
            </w:r>
          </w:p>
        </w:tc>
      </w:tr>
      <w:tr w:rsidR="00161A1C" w:rsidRPr="001356DF" w:rsidTr="00057ED9">
        <w:trPr>
          <w:trHeight w:val="15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7513,6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7513,6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7513,6</w:t>
            </w:r>
          </w:p>
        </w:tc>
      </w:tr>
      <w:tr w:rsidR="00161A1C" w:rsidRPr="001356DF" w:rsidTr="00057ED9">
        <w:trPr>
          <w:trHeight w:val="60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01 1 08 60860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371,1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371,1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371,1</w:t>
            </w:r>
          </w:p>
        </w:tc>
      </w:tr>
      <w:tr w:rsidR="00161A1C" w:rsidRPr="001356DF" w:rsidTr="00057ED9">
        <w:trPr>
          <w:trHeight w:val="4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-69683,0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8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Совершенствование деятельности учреждений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-65427,8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87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01 2 01 00590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-61124,3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45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-55934,4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62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-5118,2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21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-71,7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57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01 2 01 60860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-4303,5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56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01 2 01 60860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-4253,5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6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01 2 01 60860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6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деятельности органов местного самоуправления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-4255,2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5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01 2 03 00190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-4255,2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101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01 2 03 00190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-4061,8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9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01 2 03 00190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-192,5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21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01 2 03 00190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-0,9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48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-95,5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1032,1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932,1</w:t>
            </w:r>
          </w:p>
        </w:tc>
      </w:tr>
      <w:tr w:rsidR="00161A1C" w:rsidRPr="001356DF" w:rsidTr="00057ED9">
        <w:trPr>
          <w:trHeight w:val="8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-95,5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1032,1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932,1</w:t>
            </w:r>
          </w:p>
        </w:tc>
      </w:tr>
      <w:tr w:rsidR="00161A1C" w:rsidRPr="001356DF" w:rsidTr="00057ED9">
        <w:trPr>
          <w:trHeight w:val="78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Организация и проведение мероприятий, направленных на профилактику семейного неблагополучия,</w:t>
            </w:r>
            <w:r>
              <w:t xml:space="preserve"> </w:t>
            </w:r>
            <w:r w:rsidRPr="00E32837">
              <w:t>социально-средовую реабилитацию и адаптацию подростков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82,1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82,1</w:t>
            </w:r>
          </w:p>
        </w:tc>
      </w:tr>
      <w:tr w:rsidR="00161A1C" w:rsidRPr="001356DF" w:rsidTr="00057ED9">
        <w:trPr>
          <w:trHeight w:val="112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05 1 01 10450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82,1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82,1</w:t>
            </w:r>
          </w:p>
        </w:tc>
      </w:tr>
      <w:tr w:rsidR="00161A1C" w:rsidRPr="001356DF" w:rsidTr="00057ED9">
        <w:trPr>
          <w:trHeight w:val="84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05 1 01 10450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82,1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82,1</w:t>
            </w:r>
          </w:p>
        </w:tc>
      </w:tr>
      <w:tr w:rsidR="00161A1C" w:rsidRPr="001356DF" w:rsidTr="00057ED9">
        <w:trPr>
          <w:trHeight w:val="54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Организация и проведение социально-значимых мероприятий для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-92,6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850,0</w:t>
            </w:r>
          </w:p>
        </w:tc>
      </w:tr>
      <w:tr w:rsidR="00161A1C" w:rsidRPr="001356DF" w:rsidTr="00057ED9">
        <w:trPr>
          <w:trHeight w:val="568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05 1  03 10240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-92,6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850,0</w:t>
            </w:r>
          </w:p>
        </w:tc>
      </w:tr>
      <w:tr w:rsidR="00161A1C" w:rsidRPr="001356DF" w:rsidTr="00057ED9">
        <w:trPr>
          <w:trHeight w:val="83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05 1  03 10240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-187,6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700,0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600,0</w:t>
            </w:r>
          </w:p>
        </w:tc>
      </w:tr>
      <w:tr w:rsidR="00161A1C" w:rsidRPr="001356DF" w:rsidTr="00057ED9">
        <w:trPr>
          <w:trHeight w:val="4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09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05 1  03 10240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300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95,0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250,0</w:t>
            </w:r>
          </w:p>
        </w:tc>
      </w:tr>
      <w:tr w:rsidR="00161A1C" w:rsidRPr="001356DF" w:rsidTr="00057ED9">
        <w:trPr>
          <w:trHeight w:val="5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Социальная политика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60954,8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63134,1</w:t>
            </w:r>
          </w:p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Охрана семьи и детства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77,0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60954,8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63134,1</w:t>
            </w:r>
          </w:p>
        </w:tc>
      </w:tr>
      <w:tr w:rsidR="00161A1C" w:rsidRPr="001356DF" w:rsidTr="00057ED9">
        <w:trPr>
          <w:trHeight w:val="109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-317,5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6499,7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6499,7</w:t>
            </w:r>
          </w:p>
        </w:tc>
      </w:tr>
      <w:tr w:rsidR="00161A1C" w:rsidRPr="001356DF" w:rsidTr="00057ED9">
        <w:trPr>
          <w:trHeight w:val="103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-317,5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6499,7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6499,7</w:t>
            </w:r>
          </w:p>
        </w:tc>
      </w:tr>
      <w:tr w:rsidR="00161A1C" w:rsidRPr="001356DF" w:rsidTr="00057ED9">
        <w:trPr>
          <w:trHeight w:val="149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-6817,2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>
              <w:t xml:space="preserve"> </w:t>
            </w:r>
            <w:r w:rsidRPr="00E32837">
              <w:t>реализующие  образовательную программу дошкольного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01 1 01 60710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-6817,2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56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01 1 01 60710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-100,7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01 1 01 60710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300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-6716,5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8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6499,7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6499,7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6499,7</w:t>
            </w:r>
          </w:p>
        </w:tc>
      </w:tr>
      <w:tr w:rsidR="00161A1C" w:rsidRPr="001356DF" w:rsidTr="00057ED9">
        <w:trPr>
          <w:trHeight w:val="154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>
              <w:t xml:space="preserve"> </w:t>
            </w:r>
            <w:r w:rsidRPr="00E32837">
              <w:t>реализующие  образовательную программу дошкольного образования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01 1 03 60710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6499,7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6499,7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6499,7</w:t>
            </w:r>
          </w:p>
        </w:tc>
      </w:tr>
      <w:tr w:rsidR="00161A1C" w:rsidRPr="001356DF" w:rsidTr="00057ED9">
        <w:trPr>
          <w:trHeight w:val="57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01 1 03 60710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96,1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96,1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96,1</w:t>
            </w:r>
          </w:p>
        </w:tc>
      </w:tr>
      <w:tr w:rsidR="00161A1C" w:rsidRPr="001356DF" w:rsidTr="00057ED9">
        <w:trPr>
          <w:trHeight w:val="58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01 1 03 60710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300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6403,6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6403,6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6403,6</w:t>
            </w:r>
          </w:p>
        </w:tc>
      </w:tr>
      <w:tr w:rsidR="00161A1C" w:rsidRPr="001356DF" w:rsidTr="00057ED9">
        <w:trPr>
          <w:trHeight w:val="113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394,5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54455,1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56634,4</w:t>
            </w:r>
          </w:p>
        </w:tc>
      </w:tr>
      <w:tr w:rsidR="00161A1C" w:rsidRPr="001356DF" w:rsidTr="00057ED9">
        <w:trPr>
          <w:trHeight w:val="6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394,5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54455,1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56634,4</w:t>
            </w:r>
          </w:p>
        </w:tc>
      </w:tr>
      <w:tr w:rsidR="00161A1C" w:rsidRPr="001356DF" w:rsidTr="00057ED9">
        <w:trPr>
          <w:trHeight w:val="43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Совершенствование социальной поддержки семьи и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394,5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54455,1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56634,4</w:t>
            </w:r>
          </w:p>
        </w:tc>
      </w:tr>
      <w:tr w:rsidR="00161A1C" w:rsidRPr="001356DF" w:rsidTr="00057ED9">
        <w:trPr>
          <w:trHeight w:val="84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11 1 03 60670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-67,7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28016,1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29136,9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11 1 03 60670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300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-67,7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28016,1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29136,9</w:t>
            </w:r>
          </w:p>
        </w:tc>
      </w:tr>
      <w:tr w:rsidR="00161A1C" w:rsidRPr="001356DF" w:rsidTr="00057ED9">
        <w:trPr>
          <w:trHeight w:val="95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11 1 03 60680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1326,0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26439,0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27497,5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11 1 03 60680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300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1326,0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26439,0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27497,5</w:t>
            </w:r>
          </w:p>
        </w:tc>
      </w:tr>
      <w:tr w:rsidR="00161A1C" w:rsidRPr="001356DF" w:rsidTr="00057ED9">
        <w:trPr>
          <w:trHeight w:val="119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Выплата ежемесячных денежных средств на содержание детей,</w:t>
            </w:r>
            <w:r>
              <w:t xml:space="preserve"> </w:t>
            </w:r>
            <w:r w:rsidRPr="00E32837"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11 1 03 60720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-330,6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70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11 1 03 60720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11 1 03 60720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300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-330,6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109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Выплата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11 1 03 60730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-533,2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61A1C" w:rsidRPr="00E32837" w:rsidRDefault="00161A1C" w:rsidP="001356DF">
            <w:r w:rsidRPr="00E32837">
              <w:t>925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10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11 1 03 60730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300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-533,2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5.</w:t>
            </w:r>
          </w:p>
        </w:tc>
        <w:tc>
          <w:tcPr>
            <w:tcW w:w="4663" w:type="dxa"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851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926</w:t>
            </w:r>
          </w:p>
        </w:tc>
        <w:tc>
          <w:tcPr>
            <w:tcW w:w="708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2126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2954,0</w:t>
            </w:r>
          </w:p>
        </w:tc>
        <w:tc>
          <w:tcPr>
            <w:tcW w:w="1276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34662,5</w:t>
            </w:r>
          </w:p>
        </w:tc>
        <w:tc>
          <w:tcPr>
            <w:tcW w:w="1353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34556,6</w:t>
            </w:r>
          </w:p>
        </w:tc>
      </w:tr>
      <w:tr w:rsidR="00161A1C" w:rsidRPr="001356DF" w:rsidTr="00057ED9">
        <w:trPr>
          <w:trHeight w:val="390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</w:tcPr>
          <w:p w:rsidR="00161A1C" w:rsidRPr="00E32837" w:rsidRDefault="00161A1C">
            <w:r w:rsidRPr="00E32837">
              <w:t>Образование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2469,9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29116,3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29052,1</w:t>
            </w:r>
          </w:p>
        </w:tc>
      </w:tr>
      <w:tr w:rsidR="00161A1C" w:rsidRPr="001356DF" w:rsidTr="00057ED9">
        <w:trPr>
          <w:trHeight w:val="465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</w:tcPr>
          <w:p w:rsidR="00161A1C" w:rsidRPr="00E32837" w:rsidRDefault="00161A1C">
            <w:r w:rsidRPr="00E32837">
              <w:t>Дополнительное образование детей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2449,9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29016,3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28952,1</w:t>
            </w:r>
          </w:p>
        </w:tc>
      </w:tr>
      <w:tr w:rsidR="00161A1C" w:rsidRPr="001356DF" w:rsidTr="00057ED9">
        <w:trPr>
          <w:trHeight w:val="930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"Развитие культуры"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03 0 00 00000</w:t>
            </w: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2449,9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29016,3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28952,1</w:t>
            </w:r>
          </w:p>
        </w:tc>
      </w:tr>
      <w:tr w:rsidR="00161A1C" w:rsidRPr="001356DF" w:rsidTr="00057ED9">
        <w:trPr>
          <w:trHeight w:val="587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03 1 00 00000</w:t>
            </w: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2449,9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29016,3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28952,1</w:t>
            </w:r>
          </w:p>
        </w:tc>
      </w:tr>
      <w:tr w:rsidR="00161A1C" w:rsidRPr="001356DF" w:rsidTr="00057ED9">
        <w:trPr>
          <w:trHeight w:val="978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03 1 01 00000</w:t>
            </w: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2466,9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28813,3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28741,0</w:t>
            </w:r>
          </w:p>
        </w:tc>
      </w:tr>
      <w:tr w:rsidR="00161A1C" w:rsidRPr="001356DF" w:rsidTr="00057ED9">
        <w:trPr>
          <w:trHeight w:val="855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</w:tcPr>
          <w:p w:rsidR="00161A1C" w:rsidRPr="00E32837" w:rsidRDefault="00161A1C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03 1 01 00590</w:t>
            </w: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2466,9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28813,3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28741,0</w:t>
            </w:r>
          </w:p>
        </w:tc>
      </w:tr>
      <w:tr w:rsidR="00161A1C" w:rsidRPr="001356DF" w:rsidTr="00057ED9">
        <w:trPr>
          <w:trHeight w:val="850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2466,9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28813,3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28741,0</w:t>
            </w:r>
          </w:p>
        </w:tc>
      </w:tr>
      <w:tr w:rsidR="00161A1C" w:rsidRPr="001356DF" w:rsidTr="00057ED9">
        <w:trPr>
          <w:trHeight w:val="410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Укрепление кадрового потенциала муниципальных  учреждений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203,0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211,1</w:t>
            </w:r>
          </w:p>
        </w:tc>
      </w:tr>
      <w:tr w:rsidR="00161A1C" w:rsidRPr="001356DF" w:rsidTr="00057ED9">
        <w:trPr>
          <w:trHeight w:val="137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</w:tcPr>
          <w:p w:rsidR="00161A1C" w:rsidRPr="00E32837" w:rsidRDefault="00161A1C">
            <w:r w:rsidRPr="00E32837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t xml:space="preserve"> </w:t>
            </w:r>
            <w:r w:rsidRPr="00E32837">
              <w:t>рабочих поселках(поселках городского типа) Краснодарского края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03 1 02 60820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203,0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211,1</w:t>
            </w:r>
          </w:p>
        </w:tc>
      </w:tr>
      <w:tr w:rsidR="00161A1C" w:rsidRPr="001356DF" w:rsidTr="00057ED9">
        <w:trPr>
          <w:trHeight w:val="704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03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03 1 02 60820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-17,0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203,0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211,1</w:t>
            </w:r>
          </w:p>
        </w:tc>
      </w:tr>
      <w:tr w:rsidR="00161A1C" w:rsidRPr="001356DF" w:rsidTr="00057ED9">
        <w:trPr>
          <w:trHeight w:val="420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</w:tcPr>
          <w:p w:rsidR="00161A1C" w:rsidRPr="00E32837" w:rsidRDefault="00161A1C">
            <w:r w:rsidRPr="00E32837">
              <w:t xml:space="preserve">Молодежная политика 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708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705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417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отдыха, оздоровления и занятости детей и подростков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580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Реализация мероприятий муниципальной программы "Дети Кубани"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05 1 02 10240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831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07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05 1 02 10240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600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100,0</w:t>
            </w:r>
          </w:p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Культура и кинематография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484,1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5546,2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5504,5</w:t>
            </w:r>
          </w:p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Культура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206,8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1973,5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1931,8</w:t>
            </w:r>
          </w:p>
        </w:tc>
      </w:tr>
      <w:tr w:rsidR="00161A1C" w:rsidRPr="001356DF" w:rsidTr="00057ED9">
        <w:trPr>
          <w:trHeight w:val="78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"Развитие культуры"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206,8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1973,5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1931,8</w:t>
            </w:r>
          </w:p>
        </w:tc>
      </w:tr>
      <w:tr w:rsidR="00161A1C" w:rsidRPr="001356DF" w:rsidTr="00057ED9">
        <w:trPr>
          <w:trHeight w:val="653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206,8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1973,5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1931,8</w:t>
            </w:r>
          </w:p>
        </w:tc>
      </w:tr>
      <w:tr w:rsidR="00161A1C" w:rsidRPr="001356DF" w:rsidTr="00057ED9">
        <w:trPr>
          <w:trHeight w:val="111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206,8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1973,5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1931,8</w:t>
            </w:r>
          </w:p>
        </w:tc>
      </w:tr>
      <w:tr w:rsidR="00161A1C" w:rsidRPr="001356DF" w:rsidTr="00057ED9">
        <w:trPr>
          <w:trHeight w:val="112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215,1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1331,8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1331,8</w:t>
            </w:r>
          </w:p>
        </w:tc>
      </w:tr>
      <w:tr w:rsidR="00161A1C" w:rsidRPr="001356DF" w:rsidTr="00057ED9">
        <w:trPr>
          <w:trHeight w:val="155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251,2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1281,7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1281,7</w:t>
            </w:r>
          </w:p>
        </w:tc>
      </w:tr>
      <w:tr w:rsidR="00161A1C" w:rsidRPr="001356DF" w:rsidTr="00057ED9">
        <w:trPr>
          <w:trHeight w:val="60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-36,1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50,0</w:t>
            </w:r>
          </w:p>
        </w:tc>
      </w:tr>
      <w:tr w:rsidR="00161A1C" w:rsidRPr="001356DF" w:rsidTr="00057ED9">
        <w:trPr>
          <w:trHeight w:val="39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0,1</w:t>
            </w:r>
          </w:p>
        </w:tc>
      </w:tr>
      <w:tr w:rsidR="00161A1C" w:rsidRPr="001356DF" w:rsidTr="00057ED9">
        <w:trPr>
          <w:trHeight w:val="617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Реализация мероприятий муниципальной программы "Развитие культуры"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03 1 01 10250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-55,7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594,3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600,0</w:t>
            </w:r>
          </w:p>
        </w:tc>
      </w:tr>
      <w:tr w:rsidR="00161A1C" w:rsidRPr="001356DF" w:rsidTr="00057ED9">
        <w:trPr>
          <w:trHeight w:val="711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03 1 01 10250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-55,7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594,3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600,0</w:t>
            </w:r>
          </w:p>
        </w:tc>
      </w:tr>
      <w:tr w:rsidR="00161A1C" w:rsidRPr="001356DF" w:rsidTr="00057ED9">
        <w:trPr>
          <w:trHeight w:val="169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Организация библиотечного обслуживания населения, комплектование и обеспечение сохранности библиотечных фондов библиотек поселений, межпоселенческих библиотек и библиотек городского округа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L5190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47,4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47,4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719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01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L5190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47,4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47,4</w:t>
            </w:r>
          </w:p>
        </w:tc>
        <w:tc>
          <w:tcPr>
            <w:tcW w:w="1353" w:type="dxa"/>
            <w:noWrap/>
          </w:tcPr>
          <w:p w:rsidR="00161A1C" w:rsidRPr="00E32837" w:rsidRDefault="00161A1C"/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Другие вопросы в области культуры, кинематографии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277,3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3572,7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3572,7</w:t>
            </w:r>
          </w:p>
        </w:tc>
      </w:tr>
      <w:tr w:rsidR="00161A1C" w:rsidRPr="001356DF" w:rsidTr="00057ED9">
        <w:trPr>
          <w:trHeight w:val="82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Муниципальная программа муниципального образования "Развитие культуры"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03 0 00 00000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277,3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3572,7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3572,7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Отдельные мероприятия муниципальной программы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03 1 00 00000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277,3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3572,7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3572,7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Совершенствование деятельности муниципальных учреждений культуры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 xml:space="preserve">08 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291,2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2594,1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2594,1</w:t>
            </w:r>
          </w:p>
        </w:tc>
      </w:tr>
      <w:tr w:rsidR="00161A1C" w:rsidRPr="001356DF" w:rsidTr="00057ED9">
        <w:trPr>
          <w:trHeight w:val="93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03 1 01 00590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291,2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2594,1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2594,1</w:t>
            </w:r>
          </w:p>
        </w:tc>
      </w:tr>
      <w:tr w:rsidR="00161A1C" w:rsidRPr="001356DF" w:rsidTr="00057ED9">
        <w:trPr>
          <w:trHeight w:val="1266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309,1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2103,8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2103,8</w:t>
            </w:r>
          </w:p>
        </w:tc>
      </w:tr>
      <w:tr w:rsidR="00161A1C" w:rsidRPr="001356DF" w:rsidTr="00057ED9">
        <w:trPr>
          <w:trHeight w:val="70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-17,1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471,3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471,3</w:t>
            </w:r>
          </w:p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03 1 01 00590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-0,8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19,0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19,0</w:t>
            </w:r>
          </w:p>
        </w:tc>
      </w:tr>
      <w:tr w:rsidR="00161A1C" w:rsidRPr="001356DF" w:rsidTr="00057ED9">
        <w:trPr>
          <w:trHeight w:val="75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03 1 03 00000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-13,9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978,6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978,6</w:t>
            </w:r>
          </w:p>
        </w:tc>
      </w:tr>
      <w:tr w:rsidR="00161A1C" w:rsidRPr="001356DF" w:rsidTr="00057ED9">
        <w:trPr>
          <w:trHeight w:val="312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Pr="00E32837" w:rsidRDefault="00161A1C" w:rsidP="001356DF">
            <w:r w:rsidRPr="00E32837">
              <w:t>Расходы на обеспечение функций  органов местного самоуправления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03 1 03 00190</w:t>
            </w:r>
          </w:p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-13,9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978,6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978,6</w:t>
            </w:r>
          </w:p>
        </w:tc>
      </w:tr>
      <w:tr w:rsidR="00161A1C" w:rsidRPr="001356DF" w:rsidTr="00057ED9">
        <w:trPr>
          <w:trHeight w:val="117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Default="00161A1C" w:rsidP="001356DF">
            <w:r w:rsidRPr="00E3283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161A1C" w:rsidRPr="00E32837" w:rsidRDefault="00161A1C" w:rsidP="001356DF"/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03 1 03 00190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100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8,5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885,7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885,7</w:t>
            </w:r>
          </w:p>
        </w:tc>
      </w:tr>
      <w:tr w:rsidR="00161A1C" w:rsidRPr="001356DF" w:rsidTr="00057ED9">
        <w:trPr>
          <w:trHeight w:val="924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  <w:noWrap/>
          </w:tcPr>
          <w:p w:rsidR="00161A1C" w:rsidRDefault="00161A1C" w:rsidP="001356DF">
            <w:r w:rsidRPr="00E32837">
              <w:t>Закупка товаров, работ и услуг для обеспечения государственных (муниципальных) нужд</w:t>
            </w:r>
          </w:p>
          <w:p w:rsidR="00161A1C" w:rsidRPr="00E32837" w:rsidRDefault="00161A1C" w:rsidP="001356DF"/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03 1 03 00190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200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-21,7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92,8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92,8</w:t>
            </w:r>
          </w:p>
        </w:tc>
      </w:tr>
      <w:tr w:rsidR="00161A1C" w:rsidRPr="001356DF" w:rsidTr="00057ED9">
        <w:trPr>
          <w:trHeight w:val="375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Иные бюджетные ассигнования</w:t>
            </w:r>
          </w:p>
        </w:tc>
        <w:tc>
          <w:tcPr>
            <w:tcW w:w="851" w:type="dxa"/>
            <w:noWrap/>
          </w:tcPr>
          <w:p w:rsidR="00161A1C" w:rsidRPr="00E32837" w:rsidRDefault="00161A1C" w:rsidP="001356DF">
            <w:r w:rsidRPr="00E32837">
              <w:t>926</w:t>
            </w:r>
          </w:p>
        </w:tc>
        <w:tc>
          <w:tcPr>
            <w:tcW w:w="708" w:type="dxa"/>
            <w:noWrap/>
          </w:tcPr>
          <w:p w:rsidR="00161A1C" w:rsidRPr="00E32837" w:rsidRDefault="00161A1C">
            <w:r w:rsidRPr="00E32837">
              <w:t>08</w:t>
            </w:r>
          </w:p>
        </w:tc>
        <w:tc>
          <w:tcPr>
            <w:tcW w:w="709" w:type="dxa"/>
            <w:noWrap/>
          </w:tcPr>
          <w:p w:rsidR="00161A1C" w:rsidRPr="00E32837" w:rsidRDefault="00161A1C">
            <w:r w:rsidRPr="00E32837">
              <w:t>04</w:t>
            </w:r>
          </w:p>
        </w:tc>
        <w:tc>
          <w:tcPr>
            <w:tcW w:w="2126" w:type="dxa"/>
            <w:noWrap/>
          </w:tcPr>
          <w:p w:rsidR="00161A1C" w:rsidRPr="00E32837" w:rsidRDefault="00161A1C">
            <w:r w:rsidRPr="00E32837">
              <w:t>03 1 03 00190</w:t>
            </w:r>
          </w:p>
        </w:tc>
        <w:tc>
          <w:tcPr>
            <w:tcW w:w="993" w:type="dxa"/>
            <w:noWrap/>
          </w:tcPr>
          <w:p w:rsidR="00161A1C" w:rsidRPr="00E32837" w:rsidRDefault="00161A1C">
            <w:r w:rsidRPr="00E32837">
              <w:t>800</w:t>
            </w: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0,1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0,1</w:t>
            </w:r>
          </w:p>
        </w:tc>
      </w:tr>
      <w:tr w:rsidR="00161A1C" w:rsidRPr="001356DF" w:rsidTr="00057ED9">
        <w:trPr>
          <w:trHeight w:val="510"/>
        </w:trPr>
        <w:tc>
          <w:tcPr>
            <w:tcW w:w="582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6.</w:t>
            </w:r>
          </w:p>
        </w:tc>
        <w:tc>
          <w:tcPr>
            <w:tcW w:w="4663" w:type="dxa"/>
          </w:tcPr>
          <w:p w:rsidR="00161A1C" w:rsidRPr="00057ED9" w:rsidRDefault="00161A1C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51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708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709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2126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993" w:type="dxa"/>
            <w:noWrap/>
          </w:tcPr>
          <w:p w:rsidR="00161A1C" w:rsidRPr="00057ED9" w:rsidRDefault="00161A1C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-5300,0</w:t>
            </w:r>
          </w:p>
        </w:tc>
        <w:tc>
          <w:tcPr>
            <w:tcW w:w="1276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23000,0</w:t>
            </w:r>
          </w:p>
        </w:tc>
        <w:tc>
          <w:tcPr>
            <w:tcW w:w="1353" w:type="dxa"/>
            <w:noWrap/>
          </w:tcPr>
          <w:p w:rsidR="00161A1C" w:rsidRPr="00057ED9" w:rsidRDefault="00161A1C" w:rsidP="001356DF">
            <w:pPr>
              <w:rPr>
                <w:b/>
                <w:bCs/>
              </w:rPr>
            </w:pPr>
            <w:r w:rsidRPr="00057ED9">
              <w:rPr>
                <w:b/>
                <w:bCs/>
              </w:rPr>
              <w:t>37500,0</w:t>
            </w:r>
          </w:p>
        </w:tc>
      </w:tr>
      <w:tr w:rsidR="00161A1C" w:rsidRPr="001356DF" w:rsidTr="00057ED9">
        <w:trPr>
          <w:trHeight w:val="480"/>
        </w:trPr>
        <w:tc>
          <w:tcPr>
            <w:tcW w:w="582" w:type="dxa"/>
            <w:noWrap/>
          </w:tcPr>
          <w:p w:rsidR="00161A1C" w:rsidRPr="00E32837" w:rsidRDefault="00161A1C"/>
        </w:tc>
        <w:tc>
          <w:tcPr>
            <w:tcW w:w="4663" w:type="dxa"/>
          </w:tcPr>
          <w:p w:rsidR="00161A1C" w:rsidRPr="00E32837" w:rsidRDefault="00161A1C">
            <w:r w:rsidRPr="00E32837">
              <w:t>Условно утвержденные расходы</w:t>
            </w:r>
          </w:p>
        </w:tc>
        <w:tc>
          <w:tcPr>
            <w:tcW w:w="851" w:type="dxa"/>
            <w:noWrap/>
          </w:tcPr>
          <w:p w:rsidR="00161A1C" w:rsidRPr="00E32837" w:rsidRDefault="00161A1C"/>
        </w:tc>
        <w:tc>
          <w:tcPr>
            <w:tcW w:w="708" w:type="dxa"/>
            <w:noWrap/>
          </w:tcPr>
          <w:p w:rsidR="00161A1C" w:rsidRPr="00E32837" w:rsidRDefault="00161A1C"/>
        </w:tc>
        <w:tc>
          <w:tcPr>
            <w:tcW w:w="709" w:type="dxa"/>
            <w:noWrap/>
          </w:tcPr>
          <w:p w:rsidR="00161A1C" w:rsidRPr="00E32837" w:rsidRDefault="00161A1C"/>
        </w:tc>
        <w:tc>
          <w:tcPr>
            <w:tcW w:w="2126" w:type="dxa"/>
            <w:noWrap/>
          </w:tcPr>
          <w:p w:rsidR="00161A1C" w:rsidRPr="00E32837" w:rsidRDefault="00161A1C"/>
        </w:tc>
        <w:tc>
          <w:tcPr>
            <w:tcW w:w="993" w:type="dxa"/>
            <w:noWrap/>
          </w:tcPr>
          <w:p w:rsidR="00161A1C" w:rsidRPr="00E32837" w:rsidRDefault="00161A1C"/>
        </w:tc>
        <w:tc>
          <w:tcPr>
            <w:tcW w:w="1417" w:type="dxa"/>
            <w:noWrap/>
          </w:tcPr>
          <w:p w:rsidR="00161A1C" w:rsidRPr="00E32837" w:rsidRDefault="00161A1C" w:rsidP="001356DF">
            <w:r w:rsidRPr="00E32837">
              <w:t>-5300,0</w:t>
            </w:r>
          </w:p>
        </w:tc>
        <w:tc>
          <w:tcPr>
            <w:tcW w:w="1276" w:type="dxa"/>
            <w:noWrap/>
          </w:tcPr>
          <w:p w:rsidR="00161A1C" w:rsidRPr="00E32837" w:rsidRDefault="00161A1C" w:rsidP="001356DF">
            <w:r w:rsidRPr="00E32837">
              <w:t>23000,0</w:t>
            </w:r>
          </w:p>
        </w:tc>
        <w:tc>
          <w:tcPr>
            <w:tcW w:w="1353" w:type="dxa"/>
            <w:noWrap/>
          </w:tcPr>
          <w:p w:rsidR="00161A1C" w:rsidRPr="00E32837" w:rsidRDefault="00161A1C" w:rsidP="001356DF">
            <w:r w:rsidRPr="00E32837">
              <w:t>37500,0</w:t>
            </w:r>
          </w:p>
        </w:tc>
      </w:tr>
    </w:tbl>
    <w:p w:rsidR="00161A1C" w:rsidRDefault="00161A1C" w:rsidP="00974D4B">
      <w:pPr>
        <w:rPr>
          <w:sz w:val="28"/>
          <w:szCs w:val="28"/>
        </w:rPr>
      </w:pPr>
    </w:p>
    <w:p w:rsidR="00161A1C" w:rsidRDefault="00161A1C" w:rsidP="00974D4B">
      <w:pPr>
        <w:rPr>
          <w:sz w:val="28"/>
          <w:szCs w:val="28"/>
        </w:rPr>
      </w:pPr>
    </w:p>
    <w:p w:rsidR="00161A1C" w:rsidRDefault="00161A1C" w:rsidP="00974D4B">
      <w:pPr>
        <w:rPr>
          <w:sz w:val="28"/>
          <w:szCs w:val="28"/>
        </w:rPr>
      </w:pPr>
    </w:p>
    <w:p w:rsidR="00161A1C" w:rsidRDefault="00161A1C" w:rsidP="00CF3BF9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161A1C" w:rsidRDefault="00161A1C" w:rsidP="00CF3BF9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61A1C" w:rsidRDefault="00161A1C" w:rsidP="00CF3BF9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Выселковский район,</w:t>
      </w:r>
    </w:p>
    <w:p w:rsidR="00161A1C" w:rsidRDefault="00161A1C" w:rsidP="00CF3BF9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161A1C" w:rsidRDefault="00161A1C" w:rsidP="00CF3BF9">
      <w:pPr>
        <w:pStyle w:val="Header"/>
        <w:tabs>
          <w:tab w:val="left" w:pos="5040"/>
        </w:tabs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161A1C" w:rsidRPr="00974D4B" w:rsidRDefault="00161A1C" w:rsidP="00CF3BF9">
      <w:pPr>
        <w:rPr>
          <w:sz w:val="28"/>
          <w:szCs w:val="28"/>
        </w:rPr>
      </w:pPr>
      <w:r>
        <w:rPr>
          <w:sz w:val="28"/>
          <w:szCs w:val="28"/>
        </w:rPr>
        <w:t>образования Выселковский район                                                                                                                       И.А. Колесникова</w:t>
      </w:r>
    </w:p>
    <w:sectPr w:rsidR="00161A1C" w:rsidRPr="00974D4B" w:rsidSect="00E6066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37786"/>
    <w:multiLevelType w:val="hybridMultilevel"/>
    <w:tmpl w:val="65AA8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D4B"/>
    <w:rsid w:val="00057ED9"/>
    <w:rsid w:val="001356DF"/>
    <w:rsid w:val="00161A1C"/>
    <w:rsid w:val="00176079"/>
    <w:rsid w:val="001E12F2"/>
    <w:rsid w:val="0020753E"/>
    <w:rsid w:val="002326A3"/>
    <w:rsid w:val="00256843"/>
    <w:rsid w:val="004B1006"/>
    <w:rsid w:val="00621B26"/>
    <w:rsid w:val="00661792"/>
    <w:rsid w:val="006C332E"/>
    <w:rsid w:val="006D1A72"/>
    <w:rsid w:val="007C2583"/>
    <w:rsid w:val="007E10C2"/>
    <w:rsid w:val="008565CC"/>
    <w:rsid w:val="00914039"/>
    <w:rsid w:val="00974D4B"/>
    <w:rsid w:val="00B175B9"/>
    <w:rsid w:val="00C266E9"/>
    <w:rsid w:val="00CF3BF9"/>
    <w:rsid w:val="00D0386B"/>
    <w:rsid w:val="00D60816"/>
    <w:rsid w:val="00D72F61"/>
    <w:rsid w:val="00D76E0D"/>
    <w:rsid w:val="00DB476E"/>
    <w:rsid w:val="00E14A5A"/>
    <w:rsid w:val="00E32837"/>
    <w:rsid w:val="00E60660"/>
    <w:rsid w:val="00ED4D1D"/>
    <w:rsid w:val="00F306A2"/>
    <w:rsid w:val="00F3125F"/>
    <w:rsid w:val="00FD40D9"/>
    <w:rsid w:val="00FF6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6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356D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356DF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1356DF"/>
    <w:pPr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1356DF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1356DF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1356DF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Normal"/>
    <w:uiPriority w:val="99"/>
    <w:rsid w:val="001356DF"/>
    <w:pP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70">
    <w:name w:val="xl70"/>
    <w:basedOn w:val="Normal"/>
    <w:uiPriority w:val="99"/>
    <w:rsid w:val="001356DF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1">
    <w:name w:val="xl71"/>
    <w:basedOn w:val="Normal"/>
    <w:uiPriority w:val="99"/>
    <w:rsid w:val="001356DF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1356DF"/>
    <w:pPr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Normal"/>
    <w:uiPriority w:val="99"/>
    <w:rsid w:val="001356DF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Normal"/>
    <w:uiPriority w:val="99"/>
    <w:rsid w:val="001356DF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1356DF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Normal"/>
    <w:uiPriority w:val="99"/>
    <w:rsid w:val="001356DF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1356DF"/>
    <w:pP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Normal"/>
    <w:uiPriority w:val="99"/>
    <w:rsid w:val="001356DF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9">
    <w:name w:val="xl79"/>
    <w:basedOn w:val="Normal"/>
    <w:uiPriority w:val="99"/>
    <w:rsid w:val="001356DF"/>
    <w:pP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80">
    <w:name w:val="xl80"/>
    <w:basedOn w:val="Normal"/>
    <w:uiPriority w:val="99"/>
    <w:rsid w:val="001356DF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1">
    <w:name w:val="xl81"/>
    <w:basedOn w:val="Normal"/>
    <w:uiPriority w:val="99"/>
    <w:rsid w:val="001356DF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82">
    <w:name w:val="xl82"/>
    <w:basedOn w:val="Normal"/>
    <w:uiPriority w:val="99"/>
    <w:rsid w:val="001356DF"/>
    <w:pP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Normal"/>
    <w:uiPriority w:val="99"/>
    <w:rsid w:val="001356DF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Normal"/>
    <w:uiPriority w:val="99"/>
    <w:rsid w:val="001356DF"/>
    <w:pPr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Normal"/>
    <w:uiPriority w:val="99"/>
    <w:rsid w:val="001356DF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6">
    <w:name w:val="xl86"/>
    <w:basedOn w:val="Normal"/>
    <w:uiPriority w:val="99"/>
    <w:rsid w:val="001356DF"/>
    <w:pP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Normal"/>
    <w:uiPriority w:val="99"/>
    <w:rsid w:val="001356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uiPriority w:val="99"/>
    <w:rsid w:val="001356DF"/>
    <w:pPr>
      <w:shd w:val="clear" w:color="000000" w:fill="FFFF99"/>
      <w:spacing w:before="100" w:beforeAutospacing="1" w:after="100" w:afterAutospacing="1"/>
    </w:pPr>
  </w:style>
  <w:style w:type="paragraph" w:customStyle="1" w:styleId="xl89">
    <w:name w:val="xl89"/>
    <w:basedOn w:val="Normal"/>
    <w:uiPriority w:val="99"/>
    <w:rsid w:val="001356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Normal"/>
    <w:uiPriority w:val="99"/>
    <w:rsid w:val="001356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1">
    <w:name w:val="xl91"/>
    <w:basedOn w:val="Normal"/>
    <w:uiPriority w:val="99"/>
    <w:rsid w:val="001356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92">
    <w:name w:val="xl92"/>
    <w:basedOn w:val="Normal"/>
    <w:uiPriority w:val="99"/>
    <w:rsid w:val="001356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Normal"/>
    <w:uiPriority w:val="99"/>
    <w:rsid w:val="001356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Normal"/>
    <w:uiPriority w:val="99"/>
    <w:rsid w:val="001356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Normal"/>
    <w:uiPriority w:val="99"/>
    <w:rsid w:val="001356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table" w:styleId="TableGrid">
    <w:name w:val="Table Grid"/>
    <w:basedOn w:val="TableNormal"/>
    <w:uiPriority w:val="99"/>
    <w:rsid w:val="001356D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F3B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F3BF9"/>
    <w:pPr>
      <w:widowControl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F3BF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58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56</Pages>
  <Words>11311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26</cp:revision>
  <dcterms:created xsi:type="dcterms:W3CDTF">2019-12-19T11:48:00Z</dcterms:created>
  <dcterms:modified xsi:type="dcterms:W3CDTF">2019-12-19T13:54:00Z</dcterms:modified>
</cp:coreProperties>
</file>